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9952B7" w14:textId="77777777" w:rsidR="00173E8A" w:rsidRPr="00173E8A" w:rsidRDefault="00173E8A" w:rsidP="00E914F8">
      <w:pPr>
        <w:pStyle w:val="Heading2"/>
        <w:rPr>
          <w:i/>
          <w:sz w:val="30"/>
          <w:szCs w:val="30"/>
        </w:rPr>
      </w:pPr>
      <w:r w:rsidRPr="00173E8A">
        <w:rPr>
          <w:i/>
          <w:sz w:val="30"/>
          <w:szCs w:val="30"/>
        </w:rPr>
        <w:t>DRAFT</w:t>
      </w:r>
    </w:p>
    <w:p w14:paraId="0406FFEA" w14:textId="1C298217" w:rsidR="005A7767" w:rsidRPr="00DE1B02" w:rsidRDefault="00892977" w:rsidP="00241127">
      <w:pPr>
        <w:pStyle w:val="Heading2"/>
        <w:rPr>
          <w:sz w:val="30"/>
          <w:szCs w:val="30"/>
        </w:rPr>
      </w:pPr>
      <w:r w:rsidRPr="00DE1B02">
        <w:rPr>
          <w:sz w:val="30"/>
          <w:szCs w:val="30"/>
        </w:rPr>
        <w:t>Minutes of a</w:t>
      </w:r>
      <w:r w:rsidR="00A62588">
        <w:rPr>
          <w:sz w:val="30"/>
          <w:szCs w:val="30"/>
        </w:rPr>
        <w:t xml:space="preserve"> </w:t>
      </w:r>
      <w:r w:rsidRPr="00DE1B02">
        <w:rPr>
          <w:sz w:val="30"/>
          <w:szCs w:val="30"/>
        </w:rPr>
        <w:t xml:space="preserve">meeting of the </w:t>
      </w:r>
      <w:r w:rsidR="00F831E0" w:rsidRPr="00DE1B02">
        <w:rPr>
          <w:sz w:val="30"/>
          <w:szCs w:val="30"/>
        </w:rPr>
        <w:t>P</w:t>
      </w:r>
      <w:r w:rsidR="00DE1B02" w:rsidRPr="00DE1B02">
        <w:rPr>
          <w:sz w:val="30"/>
          <w:szCs w:val="30"/>
        </w:rPr>
        <w:t xml:space="preserve">lanning </w:t>
      </w:r>
      <w:r w:rsidR="0009029D">
        <w:rPr>
          <w:sz w:val="30"/>
          <w:szCs w:val="30"/>
        </w:rPr>
        <w:t xml:space="preserve">and Highways </w:t>
      </w:r>
      <w:r w:rsidR="00DE1B02" w:rsidRPr="00DE1B02">
        <w:rPr>
          <w:sz w:val="30"/>
          <w:szCs w:val="30"/>
        </w:rPr>
        <w:t xml:space="preserve">Committee </w:t>
      </w:r>
      <w:r w:rsidRPr="00DE1B02">
        <w:rPr>
          <w:sz w:val="30"/>
          <w:szCs w:val="30"/>
        </w:rPr>
        <w:t xml:space="preserve">held on </w:t>
      </w:r>
      <w:r w:rsidR="006D4642">
        <w:rPr>
          <w:sz w:val="30"/>
          <w:szCs w:val="30"/>
        </w:rPr>
        <w:t>Thu</w:t>
      </w:r>
      <w:r w:rsidR="0081764B">
        <w:rPr>
          <w:sz w:val="30"/>
          <w:szCs w:val="30"/>
        </w:rPr>
        <w:t>rsday</w:t>
      </w:r>
      <w:r w:rsidR="00B14E33">
        <w:rPr>
          <w:sz w:val="30"/>
          <w:szCs w:val="30"/>
        </w:rPr>
        <w:t xml:space="preserve"> </w:t>
      </w:r>
      <w:r w:rsidR="00B238DD">
        <w:rPr>
          <w:sz w:val="30"/>
          <w:szCs w:val="30"/>
        </w:rPr>
        <w:t xml:space="preserve">4 </w:t>
      </w:r>
      <w:r w:rsidR="0060558D">
        <w:rPr>
          <w:sz w:val="30"/>
          <w:szCs w:val="30"/>
        </w:rPr>
        <w:t>March</w:t>
      </w:r>
      <w:r w:rsidR="00C62391">
        <w:rPr>
          <w:sz w:val="30"/>
          <w:szCs w:val="30"/>
        </w:rPr>
        <w:t xml:space="preserve"> </w:t>
      </w:r>
      <w:r w:rsidR="00425476">
        <w:rPr>
          <w:sz w:val="30"/>
          <w:szCs w:val="30"/>
        </w:rPr>
        <w:t>2</w:t>
      </w:r>
      <w:r w:rsidR="002B2E91">
        <w:rPr>
          <w:sz w:val="30"/>
          <w:szCs w:val="30"/>
        </w:rPr>
        <w:t>0</w:t>
      </w:r>
      <w:r w:rsidR="005D77F2">
        <w:rPr>
          <w:sz w:val="30"/>
          <w:szCs w:val="30"/>
        </w:rPr>
        <w:t>2</w:t>
      </w:r>
      <w:r w:rsidR="00F11BFD">
        <w:rPr>
          <w:sz w:val="30"/>
          <w:szCs w:val="30"/>
        </w:rPr>
        <w:t>1</w:t>
      </w:r>
      <w:r w:rsidR="00514A96">
        <w:rPr>
          <w:sz w:val="30"/>
          <w:szCs w:val="30"/>
        </w:rPr>
        <w:t xml:space="preserve"> </w:t>
      </w:r>
      <w:r w:rsidR="00543056">
        <w:rPr>
          <w:sz w:val="30"/>
          <w:szCs w:val="30"/>
        </w:rPr>
        <w:t>by video conference</w:t>
      </w:r>
      <w:r w:rsidR="00DE1B02" w:rsidRPr="00DE1B02">
        <w:rPr>
          <w:sz w:val="30"/>
          <w:szCs w:val="30"/>
        </w:rPr>
        <w:t xml:space="preserve">, </w:t>
      </w:r>
      <w:r w:rsidRPr="00DE1B02">
        <w:rPr>
          <w:sz w:val="30"/>
          <w:szCs w:val="30"/>
        </w:rPr>
        <w:t xml:space="preserve">commencing </w:t>
      </w:r>
      <w:r w:rsidR="008E1A1A">
        <w:rPr>
          <w:sz w:val="30"/>
          <w:szCs w:val="30"/>
        </w:rPr>
        <w:t>19</w:t>
      </w:r>
      <w:r w:rsidR="00167EA7">
        <w:rPr>
          <w:sz w:val="30"/>
          <w:szCs w:val="30"/>
        </w:rPr>
        <w:t>:</w:t>
      </w:r>
      <w:r w:rsidR="008E1A1A">
        <w:rPr>
          <w:sz w:val="30"/>
          <w:szCs w:val="30"/>
        </w:rPr>
        <w:t>3</w:t>
      </w:r>
      <w:r w:rsidR="00530C13">
        <w:rPr>
          <w:sz w:val="30"/>
          <w:szCs w:val="30"/>
        </w:rPr>
        <w:t>0</w:t>
      </w:r>
      <w:r w:rsidRPr="00DE1B02">
        <w:rPr>
          <w:sz w:val="30"/>
          <w:szCs w:val="30"/>
        </w:rPr>
        <w:t xml:space="preserve"> hrs</w:t>
      </w:r>
      <w:r w:rsidR="00F831E0" w:rsidRPr="00DE1B02">
        <w:rPr>
          <w:sz w:val="30"/>
          <w:szCs w:val="30"/>
        </w:rPr>
        <w:t>.</w:t>
      </w:r>
    </w:p>
    <w:p w14:paraId="1B9467C9" w14:textId="77777777" w:rsidR="00B314F9" w:rsidRPr="00B314F9" w:rsidRDefault="00B314F9" w:rsidP="00241127">
      <w:pPr>
        <w:rPr>
          <w:lang w:val="en-GB"/>
        </w:rPr>
      </w:pPr>
    </w:p>
    <w:p w14:paraId="275E5134" w14:textId="4D7824CE" w:rsidR="00E950C9" w:rsidRPr="00745FC5" w:rsidRDefault="00892977" w:rsidP="00E950C9">
      <w:pPr>
        <w:pStyle w:val="Notice"/>
        <w:tabs>
          <w:tab w:val="left" w:pos="1134"/>
        </w:tabs>
        <w:ind w:left="1134" w:hanging="1134"/>
        <w:rPr>
          <w:sz w:val="22"/>
          <w:szCs w:val="22"/>
        </w:rPr>
      </w:pPr>
      <w:r w:rsidRPr="00745FC5">
        <w:rPr>
          <w:sz w:val="22"/>
          <w:szCs w:val="22"/>
        </w:rPr>
        <w:t>Present</w:t>
      </w:r>
      <w:r w:rsidR="005A7767" w:rsidRPr="00745FC5">
        <w:rPr>
          <w:sz w:val="22"/>
          <w:szCs w:val="22"/>
        </w:rPr>
        <w:t>:</w:t>
      </w:r>
      <w:r w:rsidRPr="00745FC5">
        <w:rPr>
          <w:sz w:val="22"/>
          <w:szCs w:val="22"/>
        </w:rPr>
        <w:tab/>
      </w:r>
      <w:r w:rsidR="0011401F" w:rsidRPr="00745FC5">
        <w:rPr>
          <w:sz w:val="22"/>
          <w:szCs w:val="22"/>
        </w:rPr>
        <w:t>Cllrs</w:t>
      </w:r>
      <w:r w:rsidR="00E950C9" w:rsidRPr="00745FC5">
        <w:rPr>
          <w:sz w:val="22"/>
          <w:szCs w:val="22"/>
        </w:rPr>
        <w:t>.</w:t>
      </w:r>
      <w:r w:rsidR="00902959">
        <w:rPr>
          <w:sz w:val="22"/>
          <w:szCs w:val="22"/>
        </w:rPr>
        <w:t xml:space="preserve"> </w:t>
      </w:r>
      <w:r w:rsidR="002D3384">
        <w:rPr>
          <w:sz w:val="22"/>
          <w:szCs w:val="22"/>
        </w:rPr>
        <w:t xml:space="preserve">N Boyer, </w:t>
      </w:r>
      <w:r w:rsidR="004F36AE">
        <w:rPr>
          <w:sz w:val="22"/>
          <w:szCs w:val="22"/>
        </w:rPr>
        <w:t xml:space="preserve">P Emment, </w:t>
      </w:r>
      <w:r w:rsidR="00591980" w:rsidRPr="002D3384">
        <w:rPr>
          <w:sz w:val="22"/>
          <w:szCs w:val="22"/>
        </w:rPr>
        <w:t>A Grimes,</w:t>
      </w:r>
      <w:r w:rsidR="0093231C" w:rsidRPr="002D3384">
        <w:rPr>
          <w:sz w:val="22"/>
          <w:szCs w:val="22"/>
        </w:rPr>
        <w:t xml:space="preserve"> L James,</w:t>
      </w:r>
      <w:r w:rsidR="00A655EC">
        <w:rPr>
          <w:sz w:val="22"/>
          <w:szCs w:val="22"/>
        </w:rPr>
        <w:t xml:space="preserve"> P </w:t>
      </w:r>
      <w:proofErr w:type="spellStart"/>
      <w:r w:rsidR="00A655EC">
        <w:rPr>
          <w:sz w:val="22"/>
          <w:szCs w:val="22"/>
        </w:rPr>
        <w:t>Jahromi</w:t>
      </w:r>
      <w:proofErr w:type="spellEnd"/>
      <w:r w:rsidR="00A655EC">
        <w:rPr>
          <w:sz w:val="22"/>
          <w:szCs w:val="22"/>
        </w:rPr>
        <w:t>,</w:t>
      </w:r>
      <w:r w:rsidR="0093231C" w:rsidRPr="00086F27">
        <w:rPr>
          <w:sz w:val="22"/>
          <w:szCs w:val="22"/>
        </w:rPr>
        <w:t xml:space="preserve"> D Lias</w:t>
      </w:r>
      <w:r w:rsidR="0044775C">
        <w:rPr>
          <w:sz w:val="22"/>
          <w:szCs w:val="22"/>
        </w:rPr>
        <w:t xml:space="preserve"> (Ch for items 26-28)</w:t>
      </w:r>
      <w:r w:rsidR="0060558D">
        <w:rPr>
          <w:sz w:val="22"/>
          <w:szCs w:val="22"/>
        </w:rPr>
        <w:t>, Cllr. Peer</w:t>
      </w:r>
      <w:r w:rsidR="0009029D">
        <w:rPr>
          <w:sz w:val="22"/>
          <w:szCs w:val="22"/>
        </w:rPr>
        <w:t xml:space="preserve"> (Ch)</w:t>
      </w:r>
      <w:r w:rsidR="00E950C9" w:rsidRPr="00745FC5">
        <w:rPr>
          <w:sz w:val="22"/>
          <w:szCs w:val="22"/>
        </w:rPr>
        <w:t xml:space="preserve"> </w:t>
      </w:r>
    </w:p>
    <w:p w14:paraId="685E00CB" w14:textId="158C6537" w:rsidR="00E174AC" w:rsidRPr="00745FC5" w:rsidRDefault="00892977" w:rsidP="008077EA">
      <w:pPr>
        <w:pStyle w:val="Notice"/>
        <w:tabs>
          <w:tab w:val="left" w:pos="1134"/>
        </w:tabs>
        <w:spacing w:after="240"/>
        <w:ind w:left="1134" w:hanging="1134"/>
        <w:rPr>
          <w:rFonts w:cs="Calibri"/>
          <w:color w:val="000000"/>
          <w:sz w:val="22"/>
          <w:szCs w:val="22"/>
        </w:rPr>
      </w:pPr>
      <w:r w:rsidRPr="00745FC5">
        <w:rPr>
          <w:sz w:val="22"/>
          <w:szCs w:val="22"/>
        </w:rPr>
        <w:t>Attending</w:t>
      </w:r>
      <w:r w:rsidR="005A7767" w:rsidRPr="00745FC5">
        <w:rPr>
          <w:sz w:val="22"/>
          <w:szCs w:val="22"/>
        </w:rPr>
        <w:t>:</w:t>
      </w:r>
      <w:r w:rsidRPr="00745FC5">
        <w:rPr>
          <w:sz w:val="22"/>
          <w:szCs w:val="22"/>
        </w:rPr>
        <w:tab/>
      </w:r>
      <w:r w:rsidR="005D77F2" w:rsidRPr="00745FC5">
        <w:rPr>
          <w:sz w:val="22"/>
          <w:szCs w:val="22"/>
        </w:rPr>
        <w:t>Mike Balbini (Clerk)</w:t>
      </w:r>
      <w:r w:rsidR="00B14E33" w:rsidRPr="00745FC5">
        <w:rPr>
          <w:sz w:val="22"/>
          <w:szCs w:val="22"/>
        </w:rPr>
        <w:t>; Jo Skidmore (Committee Secretary)</w:t>
      </w:r>
      <w:r w:rsidR="00491589">
        <w:rPr>
          <w:sz w:val="22"/>
          <w:szCs w:val="22"/>
        </w:rPr>
        <w:t>, Kouy Young (Deputy Clerk)</w:t>
      </w:r>
      <w:r w:rsidR="002D3384">
        <w:rPr>
          <w:sz w:val="22"/>
          <w:szCs w:val="22"/>
        </w:rPr>
        <w:t xml:space="preserve">, Cllr. E Brown, Caroline Purdom, </w:t>
      </w:r>
      <w:proofErr w:type="spellStart"/>
      <w:r w:rsidR="002D3384">
        <w:rPr>
          <w:sz w:val="22"/>
          <w:szCs w:val="22"/>
        </w:rPr>
        <w:t>Crosfields</w:t>
      </w:r>
      <w:proofErr w:type="spellEnd"/>
      <w:r w:rsidR="002D3384">
        <w:rPr>
          <w:sz w:val="22"/>
          <w:szCs w:val="22"/>
        </w:rPr>
        <w:t xml:space="preserve"> School Bursar </w:t>
      </w:r>
      <w:r w:rsidR="00CE2711">
        <w:rPr>
          <w:sz w:val="22"/>
          <w:szCs w:val="22"/>
        </w:rPr>
        <w:t xml:space="preserve">(item 21 only) </w:t>
      </w:r>
    </w:p>
    <w:tbl>
      <w:tblPr>
        <w:tblW w:w="9889" w:type="dxa"/>
        <w:tblLook w:val="04A0" w:firstRow="1" w:lastRow="0" w:firstColumn="1" w:lastColumn="0" w:noHBand="0" w:noVBand="1"/>
      </w:tblPr>
      <w:tblGrid>
        <w:gridCol w:w="1242"/>
        <w:gridCol w:w="8647"/>
      </w:tblGrid>
      <w:tr w:rsidR="003445F7" w:rsidRPr="00745FC5" w14:paraId="559FDE80" w14:textId="77777777" w:rsidTr="003445F7">
        <w:trPr>
          <w:trHeight w:val="241"/>
        </w:trPr>
        <w:tc>
          <w:tcPr>
            <w:tcW w:w="1242" w:type="dxa"/>
            <w:shd w:val="clear" w:color="auto" w:fill="auto"/>
          </w:tcPr>
          <w:p w14:paraId="795161D4" w14:textId="77777777" w:rsidR="003445F7" w:rsidRPr="00745FC5" w:rsidRDefault="003445F7" w:rsidP="00241127">
            <w:pPr>
              <w:pStyle w:val="Itemlevel1"/>
              <w:tabs>
                <w:tab w:val="clear" w:pos="1134"/>
                <w:tab w:val="left" w:pos="952"/>
              </w:tabs>
              <w:spacing w:before="0"/>
              <w:rPr>
                <w:sz w:val="22"/>
                <w:szCs w:val="22"/>
              </w:rPr>
            </w:pPr>
            <w:r w:rsidRPr="00745FC5">
              <w:rPr>
                <w:sz w:val="22"/>
                <w:szCs w:val="22"/>
              </w:rPr>
              <w:t>Ref</w:t>
            </w:r>
          </w:p>
        </w:tc>
        <w:tc>
          <w:tcPr>
            <w:tcW w:w="8647" w:type="dxa"/>
            <w:shd w:val="clear" w:color="auto" w:fill="auto"/>
          </w:tcPr>
          <w:p w14:paraId="42230C69" w14:textId="77777777" w:rsidR="003445F7" w:rsidRPr="00745FC5" w:rsidRDefault="003445F7" w:rsidP="00241127">
            <w:pPr>
              <w:pStyle w:val="Itemlevel1"/>
              <w:tabs>
                <w:tab w:val="clear" w:pos="1134"/>
                <w:tab w:val="left" w:pos="952"/>
              </w:tabs>
              <w:spacing w:before="0"/>
              <w:rPr>
                <w:sz w:val="22"/>
                <w:szCs w:val="22"/>
              </w:rPr>
            </w:pPr>
            <w:r w:rsidRPr="00745FC5">
              <w:rPr>
                <w:sz w:val="22"/>
                <w:szCs w:val="22"/>
              </w:rPr>
              <w:t>Minute</w:t>
            </w:r>
          </w:p>
        </w:tc>
      </w:tr>
      <w:tr w:rsidR="003445F7" w:rsidRPr="00745FC5" w14:paraId="608C60E0" w14:textId="77777777" w:rsidTr="00A11EC3">
        <w:trPr>
          <w:trHeight w:val="253"/>
        </w:trPr>
        <w:tc>
          <w:tcPr>
            <w:tcW w:w="1242" w:type="dxa"/>
            <w:shd w:val="clear" w:color="auto" w:fill="auto"/>
          </w:tcPr>
          <w:p w14:paraId="7127C3D7" w14:textId="77777777" w:rsidR="003445F7" w:rsidRPr="00745FC5" w:rsidRDefault="003445F7" w:rsidP="00241127">
            <w:pPr>
              <w:pStyle w:val="Itemlevel1"/>
              <w:tabs>
                <w:tab w:val="clear" w:pos="1134"/>
                <w:tab w:val="left" w:pos="952"/>
              </w:tabs>
              <w:spacing w:before="0"/>
              <w:rPr>
                <w:sz w:val="22"/>
                <w:szCs w:val="22"/>
              </w:rPr>
            </w:pPr>
          </w:p>
        </w:tc>
        <w:tc>
          <w:tcPr>
            <w:tcW w:w="8647" w:type="dxa"/>
            <w:shd w:val="clear" w:color="auto" w:fill="auto"/>
          </w:tcPr>
          <w:p w14:paraId="1D910C2A" w14:textId="77777777" w:rsidR="003445F7" w:rsidRPr="00745FC5" w:rsidRDefault="003445F7" w:rsidP="00241127">
            <w:pPr>
              <w:pStyle w:val="Itemlevel1"/>
              <w:tabs>
                <w:tab w:val="clear" w:pos="1134"/>
                <w:tab w:val="left" w:pos="952"/>
              </w:tabs>
              <w:spacing w:before="0"/>
              <w:rPr>
                <w:b/>
                <w:sz w:val="22"/>
                <w:szCs w:val="22"/>
              </w:rPr>
            </w:pPr>
          </w:p>
        </w:tc>
      </w:tr>
      <w:tr w:rsidR="003445F7" w:rsidRPr="00745FC5" w14:paraId="073391E7" w14:textId="77777777" w:rsidTr="00A11EC3">
        <w:trPr>
          <w:trHeight w:val="253"/>
        </w:trPr>
        <w:tc>
          <w:tcPr>
            <w:tcW w:w="1242" w:type="dxa"/>
            <w:shd w:val="clear" w:color="auto" w:fill="auto"/>
          </w:tcPr>
          <w:p w14:paraId="046D655E" w14:textId="659009DC" w:rsidR="00EE64D2" w:rsidRPr="00D23A20" w:rsidRDefault="003445F7" w:rsidP="00241127">
            <w:pPr>
              <w:pStyle w:val="Itemlevel1"/>
              <w:tabs>
                <w:tab w:val="clear" w:pos="1134"/>
                <w:tab w:val="left" w:pos="952"/>
              </w:tabs>
              <w:spacing w:before="0"/>
              <w:rPr>
                <w:sz w:val="22"/>
                <w:szCs w:val="22"/>
              </w:rPr>
            </w:pPr>
            <w:r w:rsidRPr="00D23A20">
              <w:rPr>
                <w:sz w:val="22"/>
                <w:szCs w:val="22"/>
              </w:rPr>
              <w:t>2</w:t>
            </w:r>
            <w:r w:rsidR="00F11BFD" w:rsidRPr="00D23A20">
              <w:rPr>
                <w:sz w:val="22"/>
                <w:szCs w:val="22"/>
              </w:rPr>
              <w:t>1</w:t>
            </w:r>
            <w:r w:rsidRPr="00D23A20">
              <w:rPr>
                <w:sz w:val="22"/>
                <w:szCs w:val="22"/>
              </w:rPr>
              <w:t>/PC/</w:t>
            </w:r>
            <w:r w:rsidR="0060558D">
              <w:rPr>
                <w:sz w:val="22"/>
                <w:szCs w:val="22"/>
              </w:rPr>
              <w:t>21</w:t>
            </w:r>
          </w:p>
        </w:tc>
        <w:tc>
          <w:tcPr>
            <w:tcW w:w="8647" w:type="dxa"/>
            <w:shd w:val="clear" w:color="auto" w:fill="auto"/>
          </w:tcPr>
          <w:p w14:paraId="73D68184" w14:textId="3D172A58" w:rsidR="003445F7" w:rsidRPr="00D23A20" w:rsidRDefault="004D0F88" w:rsidP="00433799">
            <w:pPr>
              <w:pStyle w:val="Itemlevel1"/>
              <w:tabs>
                <w:tab w:val="clear" w:pos="1134"/>
                <w:tab w:val="left" w:pos="952"/>
              </w:tabs>
              <w:spacing w:before="0"/>
              <w:rPr>
                <w:b/>
                <w:sz w:val="22"/>
                <w:szCs w:val="22"/>
              </w:rPr>
            </w:pPr>
            <w:r w:rsidRPr="004D0F88">
              <w:rPr>
                <w:bCs/>
                <w:sz w:val="22"/>
                <w:szCs w:val="22"/>
              </w:rPr>
              <w:t>21.1</w:t>
            </w:r>
            <w:r>
              <w:rPr>
                <w:b/>
                <w:sz w:val="22"/>
                <w:szCs w:val="22"/>
              </w:rPr>
              <w:t xml:space="preserve"> </w:t>
            </w:r>
            <w:r w:rsidR="003445F7" w:rsidRPr="00D23A20">
              <w:rPr>
                <w:b/>
                <w:sz w:val="22"/>
                <w:szCs w:val="22"/>
              </w:rPr>
              <w:t>Public Questions</w:t>
            </w:r>
          </w:p>
        </w:tc>
      </w:tr>
      <w:tr w:rsidR="003445F7" w:rsidRPr="00745FC5" w14:paraId="601F050D" w14:textId="77777777" w:rsidTr="00A11EC3">
        <w:trPr>
          <w:trHeight w:val="410"/>
        </w:trPr>
        <w:tc>
          <w:tcPr>
            <w:tcW w:w="1242" w:type="dxa"/>
            <w:shd w:val="clear" w:color="auto" w:fill="auto"/>
          </w:tcPr>
          <w:p w14:paraId="60710297"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6A7D331E" w14:textId="528CD1AB" w:rsidR="008451AB" w:rsidRPr="00D23A20" w:rsidRDefault="0020474A" w:rsidP="00B82FA8">
            <w:pPr>
              <w:pStyle w:val="Itemlevel1"/>
              <w:tabs>
                <w:tab w:val="clear" w:pos="1134"/>
                <w:tab w:val="left" w:pos="952"/>
              </w:tabs>
              <w:spacing w:before="0"/>
              <w:rPr>
                <w:bCs/>
                <w:sz w:val="22"/>
                <w:szCs w:val="22"/>
              </w:rPr>
            </w:pPr>
            <w:r>
              <w:rPr>
                <w:bCs/>
                <w:sz w:val="22"/>
                <w:szCs w:val="22"/>
              </w:rPr>
              <w:t>There were no public questions.</w:t>
            </w:r>
          </w:p>
        </w:tc>
      </w:tr>
      <w:tr w:rsidR="0020474A" w:rsidRPr="00745FC5" w14:paraId="6462EDAC" w14:textId="77777777" w:rsidTr="00A11EC3">
        <w:trPr>
          <w:trHeight w:val="241"/>
        </w:trPr>
        <w:tc>
          <w:tcPr>
            <w:tcW w:w="1242" w:type="dxa"/>
            <w:shd w:val="clear" w:color="auto" w:fill="auto"/>
          </w:tcPr>
          <w:p w14:paraId="10688C18" w14:textId="652B8376" w:rsidR="0020474A" w:rsidRPr="00D23A20" w:rsidRDefault="0020474A" w:rsidP="00241127">
            <w:pPr>
              <w:pStyle w:val="Itemlevel1"/>
              <w:tabs>
                <w:tab w:val="clear" w:pos="1134"/>
                <w:tab w:val="left" w:pos="952"/>
              </w:tabs>
              <w:spacing w:before="0"/>
              <w:rPr>
                <w:sz w:val="22"/>
                <w:szCs w:val="22"/>
              </w:rPr>
            </w:pPr>
          </w:p>
        </w:tc>
        <w:tc>
          <w:tcPr>
            <w:tcW w:w="8647" w:type="dxa"/>
            <w:shd w:val="clear" w:color="auto" w:fill="auto"/>
          </w:tcPr>
          <w:p w14:paraId="55AC6E1B" w14:textId="38C2E409" w:rsidR="004D0F88" w:rsidRDefault="004D0F88" w:rsidP="0020474A">
            <w:pPr>
              <w:pStyle w:val="Itemlevel1"/>
              <w:tabs>
                <w:tab w:val="clear" w:pos="1134"/>
                <w:tab w:val="left" w:pos="952"/>
              </w:tabs>
              <w:spacing w:before="0"/>
              <w:rPr>
                <w:bCs/>
                <w:sz w:val="22"/>
                <w:szCs w:val="22"/>
              </w:rPr>
            </w:pPr>
            <w:r>
              <w:rPr>
                <w:bCs/>
                <w:sz w:val="22"/>
                <w:szCs w:val="22"/>
              </w:rPr>
              <w:t xml:space="preserve">21.2 </w:t>
            </w:r>
            <w:proofErr w:type="spellStart"/>
            <w:r w:rsidRPr="004D0F88">
              <w:rPr>
                <w:b/>
                <w:sz w:val="22"/>
                <w:szCs w:val="22"/>
              </w:rPr>
              <w:t>Crosfields</w:t>
            </w:r>
            <w:proofErr w:type="spellEnd"/>
            <w:r w:rsidRPr="004D0F88">
              <w:rPr>
                <w:b/>
                <w:sz w:val="22"/>
                <w:szCs w:val="22"/>
              </w:rPr>
              <w:t xml:space="preserve"> School Presentation</w:t>
            </w:r>
          </w:p>
          <w:p w14:paraId="17D64A59" w14:textId="77777777" w:rsidR="004D0F88" w:rsidRDefault="004D0F88" w:rsidP="0020474A">
            <w:pPr>
              <w:pStyle w:val="Itemlevel1"/>
              <w:tabs>
                <w:tab w:val="clear" w:pos="1134"/>
                <w:tab w:val="left" w:pos="952"/>
              </w:tabs>
              <w:spacing w:before="0"/>
              <w:rPr>
                <w:bCs/>
                <w:sz w:val="22"/>
                <w:szCs w:val="22"/>
              </w:rPr>
            </w:pPr>
          </w:p>
          <w:p w14:paraId="624F1EF8" w14:textId="5063C413" w:rsidR="0020474A" w:rsidRDefault="0020474A" w:rsidP="0020474A">
            <w:pPr>
              <w:pStyle w:val="Itemlevel1"/>
              <w:tabs>
                <w:tab w:val="clear" w:pos="1134"/>
                <w:tab w:val="left" w:pos="952"/>
              </w:tabs>
              <w:spacing w:before="0"/>
              <w:rPr>
                <w:bCs/>
                <w:sz w:val="22"/>
                <w:szCs w:val="22"/>
              </w:rPr>
            </w:pPr>
            <w:r>
              <w:rPr>
                <w:bCs/>
                <w:sz w:val="22"/>
                <w:szCs w:val="22"/>
              </w:rPr>
              <w:t xml:space="preserve">Caroline Purdom, </w:t>
            </w:r>
            <w:proofErr w:type="spellStart"/>
            <w:r>
              <w:rPr>
                <w:bCs/>
                <w:sz w:val="22"/>
                <w:szCs w:val="22"/>
              </w:rPr>
              <w:t>Crosfields</w:t>
            </w:r>
            <w:proofErr w:type="spellEnd"/>
            <w:r>
              <w:rPr>
                <w:bCs/>
                <w:sz w:val="22"/>
                <w:szCs w:val="22"/>
              </w:rPr>
              <w:t xml:space="preserve"> </w:t>
            </w:r>
            <w:r w:rsidR="001D6386">
              <w:rPr>
                <w:bCs/>
                <w:sz w:val="22"/>
                <w:szCs w:val="22"/>
              </w:rPr>
              <w:t>S</w:t>
            </w:r>
            <w:r>
              <w:rPr>
                <w:bCs/>
                <w:sz w:val="22"/>
                <w:szCs w:val="22"/>
              </w:rPr>
              <w:t xml:space="preserve">chool </w:t>
            </w:r>
            <w:r w:rsidR="001D6386">
              <w:rPr>
                <w:bCs/>
                <w:sz w:val="22"/>
                <w:szCs w:val="22"/>
              </w:rPr>
              <w:t>B</w:t>
            </w:r>
            <w:r>
              <w:rPr>
                <w:bCs/>
                <w:sz w:val="22"/>
                <w:szCs w:val="22"/>
              </w:rPr>
              <w:t>ursar gave a presentation on plans for the development of the site</w:t>
            </w:r>
            <w:r w:rsidR="004D0F88">
              <w:rPr>
                <w:bCs/>
                <w:sz w:val="22"/>
                <w:szCs w:val="22"/>
              </w:rPr>
              <w:t xml:space="preserve"> noting </w:t>
            </w:r>
            <w:r>
              <w:rPr>
                <w:bCs/>
                <w:sz w:val="22"/>
                <w:szCs w:val="22"/>
              </w:rPr>
              <w:t>that work on the travel plan was behind</w:t>
            </w:r>
            <w:r w:rsidR="004D0F88">
              <w:rPr>
                <w:bCs/>
                <w:sz w:val="22"/>
                <w:szCs w:val="22"/>
              </w:rPr>
              <w:t xml:space="preserve"> schedule</w:t>
            </w:r>
            <w:r>
              <w:rPr>
                <w:bCs/>
                <w:sz w:val="22"/>
                <w:szCs w:val="22"/>
              </w:rPr>
              <w:t xml:space="preserve"> d</w:t>
            </w:r>
            <w:r w:rsidR="008451AB">
              <w:rPr>
                <w:bCs/>
                <w:sz w:val="22"/>
                <w:szCs w:val="22"/>
              </w:rPr>
              <w:t xml:space="preserve">ue to the pandemic. </w:t>
            </w:r>
          </w:p>
          <w:p w14:paraId="14195CE3" w14:textId="35334AE3" w:rsidR="008451AB" w:rsidRDefault="008451AB" w:rsidP="0020474A">
            <w:pPr>
              <w:pStyle w:val="Itemlevel1"/>
              <w:tabs>
                <w:tab w:val="clear" w:pos="1134"/>
                <w:tab w:val="left" w:pos="952"/>
              </w:tabs>
              <w:spacing w:before="0"/>
              <w:rPr>
                <w:bCs/>
                <w:sz w:val="22"/>
                <w:szCs w:val="22"/>
              </w:rPr>
            </w:pPr>
          </w:p>
          <w:p w14:paraId="191D271B" w14:textId="7E39825F" w:rsidR="008451AB" w:rsidRDefault="008451AB" w:rsidP="0020474A">
            <w:pPr>
              <w:pStyle w:val="Itemlevel1"/>
              <w:tabs>
                <w:tab w:val="clear" w:pos="1134"/>
                <w:tab w:val="left" w:pos="952"/>
              </w:tabs>
              <w:spacing w:before="0"/>
              <w:rPr>
                <w:bCs/>
                <w:sz w:val="22"/>
                <w:szCs w:val="22"/>
              </w:rPr>
            </w:pPr>
            <w:r>
              <w:rPr>
                <w:bCs/>
                <w:sz w:val="22"/>
                <w:szCs w:val="22"/>
              </w:rPr>
              <w:t xml:space="preserve">The school was aware of the need to </w:t>
            </w:r>
            <w:r w:rsidR="004D0F88">
              <w:rPr>
                <w:bCs/>
                <w:sz w:val="22"/>
                <w:szCs w:val="22"/>
              </w:rPr>
              <w:t>ease</w:t>
            </w:r>
            <w:r>
              <w:rPr>
                <w:bCs/>
                <w:sz w:val="22"/>
                <w:szCs w:val="22"/>
              </w:rPr>
              <w:t xml:space="preserve"> congestion</w:t>
            </w:r>
            <w:r w:rsidR="008B3CDD">
              <w:rPr>
                <w:bCs/>
                <w:sz w:val="22"/>
                <w:szCs w:val="22"/>
              </w:rPr>
              <w:t xml:space="preserve"> </w:t>
            </w:r>
            <w:r w:rsidR="004D0F88">
              <w:rPr>
                <w:bCs/>
                <w:sz w:val="22"/>
                <w:szCs w:val="22"/>
              </w:rPr>
              <w:t xml:space="preserve">on the Shinfield Road </w:t>
            </w:r>
            <w:r w:rsidR="008B3CDD">
              <w:rPr>
                <w:bCs/>
                <w:sz w:val="22"/>
                <w:szCs w:val="22"/>
              </w:rPr>
              <w:t>and a</w:t>
            </w:r>
            <w:r>
              <w:rPr>
                <w:bCs/>
                <w:sz w:val="22"/>
                <w:szCs w:val="22"/>
              </w:rPr>
              <w:t xml:space="preserve">rrangements were in place to mitigate this: </w:t>
            </w:r>
          </w:p>
          <w:p w14:paraId="4F44C753" w14:textId="77777777" w:rsidR="008B3CDD" w:rsidRDefault="008B3CDD" w:rsidP="0020474A">
            <w:pPr>
              <w:pStyle w:val="Itemlevel1"/>
              <w:tabs>
                <w:tab w:val="clear" w:pos="1134"/>
                <w:tab w:val="left" w:pos="952"/>
              </w:tabs>
              <w:spacing w:before="0"/>
              <w:rPr>
                <w:bCs/>
                <w:sz w:val="22"/>
                <w:szCs w:val="22"/>
              </w:rPr>
            </w:pPr>
          </w:p>
          <w:p w14:paraId="2678B333" w14:textId="77777777" w:rsidR="004D0F88" w:rsidRDefault="008451AB" w:rsidP="004D0F88">
            <w:pPr>
              <w:pStyle w:val="Itemlevel1"/>
              <w:numPr>
                <w:ilvl w:val="0"/>
                <w:numId w:val="46"/>
              </w:numPr>
              <w:tabs>
                <w:tab w:val="clear" w:pos="1134"/>
                <w:tab w:val="left" w:pos="952"/>
              </w:tabs>
              <w:spacing w:before="0"/>
              <w:ind w:hanging="448"/>
              <w:rPr>
                <w:bCs/>
                <w:sz w:val="22"/>
                <w:szCs w:val="22"/>
              </w:rPr>
            </w:pPr>
            <w:r>
              <w:rPr>
                <w:bCs/>
                <w:sz w:val="22"/>
                <w:szCs w:val="22"/>
              </w:rPr>
              <w:t xml:space="preserve">Parents were able to drive into the school to drop pupils off on site. </w:t>
            </w:r>
          </w:p>
          <w:p w14:paraId="2482A222" w14:textId="2F753FD3" w:rsidR="008451AB" w:rsidRPr="004D0F88" w:rsidRDefault="008451AB" w:rsidP="001D6386">
            <w:pPr>
              <w:pStyle w:val="Itemlevel1"/>
              <w:numPr>
                <w:ilvl w:val="0"/>
                <w:numId w:val="46"/>
              </w:numPr>
              <w:tabs>
                <w:tab w:val="clear" w:pos="1134"/>
                <w:tab w:val="left" w:pos="952"/>
              </w:tabs>
              <w:spacing w:before="0"/>
              <w:ind w:left="1028" w:hanging="708"/>
              <w:rPr>
                <w:bCs/>
                <w:sz w:val="22"/>
                <w:szCs w:val="22"/>
              </w:rPr>
            </w:pPr>
            <w:r w:rsidRPr="004D0F88">
              <w:rPr>
                <w:bCs/>
                <w:sz w:val="22"/>
                <w:szCs w:val="22"/>
              </w:rPr>
              <w:t xml:space="preserve">Staggered arrival times </w:t>
            </w:r>
            <w:r w:rsidR="004D0F88" w:rsidRPr="004D0F88">
              <w:rPr>
                <w:bCs/>
                <w:sz w:val="22"/>
                <w:szCs w:val="22"/>
              </w:rPr>
              <w:t>(</w:t>
            </w:r>
            <w:r w:rsidR="00BB6F53">
              <w:rPr>
                <w:bCs/>
                <w:sz w:val="22"/>
                <w:szCs w:val="22"/>
              </w:rPr>
              <w:t>a</w:t>
            </w:r>
            <w:r w:rsidRPr="004D0F88">
              <w:rPr>
                <w:bCs/>
                <w:sz w:val="22"/>
                <w:szCs w:val="22"/>
              </w:rPr>
              <w:t xml:space="preserve"> breakfast club </w:t>
            </w:r>
            <w:r w:rsidR="004D0F88" w:rsidRPr="004D0F88">
              <w:rPr>
                <w:bCs/>
                <w:sz w:val="22"/>
                <w:szCs w:val="22"/>
              </w:rPr>
              <w:t xml:space="preserve">and </w:t>
            </w:r>
            <w:r w:rsidRPr="004D0F88">
              <w:rPr>
                <w:bCs/>
                <w:sz w:val="22"/>
                <w:szCs w:val="22"/>
              </w:rPr>
              <w:t xml:space="preserve">new café for older pupils </w:t>
            </w:r>
            <w:r w:rsidR="004D0F88" w:rsidRPr="004D0F88">
              <w:rPr>
                <w:bCs/>
                <w:sz w:val="22"/>
                <w:szCs w:val="22"/>
              </w:rPr>
              <w:t xml:space="preserve">would play a part in this) </w:t>
            </w:r>
          </w:p>
          <w:p w14:paraId="21E416E0" w14:textId="44463209" w:rsidR="008B3CDD" w:rsidRDefault="008B3CDD" w:rsidP="004D0F88">
            <w:pPr>
              <w:pStyle w:val="Itemlevel1"/>
              <w:numPr>
                <w:ilvl w:val="0"/>
                <w:numId w:val="46"/>
              </w:numPr>
              <w:tabs>
                <w:tab w:val="clear" w:pos="1134"/>
                <w:tab w:val="left" w:pos="952"/>
              </w:tabs>
              <w:spacing w:before="0"/>
              <w:ind w:hanging="448"/>
              <w:rPr>
                <w:bCs/>
                <w:sz w:val="22"/>
                <w:szCs w:val="22"/>
              </w:rPr>
            </w:pPr>
            <w:r>
              <w:rPr>
                <w:bCs/>
                <w:sz w:val="22"/>
                <w:szCs w:val="22"/>
              </w:rPr>
              <w:t xml:space="preserve">The main entrance (north) was </w:t>
            </w:r>
            <w:r w:rsidR="001D6386">
              <w:rPr>
                <w:bCs/>
                <w:sz w:val="22"/>
                <w:szCs w:val="22"/>
              </w:rPr>
              <w:t xml:space="preserve">continuously </w:t>
            </w:r>
            <w:r>
              <w:rPr>
                <w:bCs/>
                <w:sz w:val="22"/>
                <w:szCs w:val="22"/>
              </w:rPr>
              <w:t>open</w:t>
            </w:r>
            <w:r w:rsidR="00D30233">
              <w:rPr>
                <w:bCs/>
                <w:sz w:val="22"/>
                <w:szCs w:val="22"/>
              </w:rPr>
              <w:t>.</w:t>
            </w:r>
          </w:p>
          <w:p w14:paraId="73944874" w14:textId="77777777" w:rsidR="008B3CDD" w:rsidRDefault="008B3CDD" w:rsidP="004D0F88">
            <w:pPr>
              <w:pStyle w:val="Itemlevel1"/>
              <w:numPr>
                <w:ilvl w:val="0"/>
                <w:numId w:val="46"/>
              </w:numPr>
              <w:tabs>
                <w:tab w:val="clear" w:pos="1134"/>
                <w:tab w:val="left" w:pos="952"/>
              </w:tabs>
              <w:spacing w:before="0"/>
              <w:ind w:hanging="448"/>
              <w:rPr>
                <w:bCs/>
                <w:sz w:val="22"/>
                <w:szCs w:val="22"/>
              </w:rPr>
            </w:pPr>
            <w:r>
              <w:rPr>
                <w:bCs/>
                <w:sz w:val="22"/>
                <w:szCs w:val="22"/>
              </w:rPr>
              <w:t xml:space="preserve">The south entrance was also now an exit point. </w:t>
            </w:r>
          </w:p>
          <w:p w14:paraId="697A95BF" w14:textId="77777777" w:rsidR="008B3CDD" w:rsidRDefault="008B3CDD" w:rsidP="008B3CDD">
            <w:pPr>
              <w:pStyle w:val="Itemlevel1"/>
              <w:tabs>
                <w:tab w:val="clear" w:pos="1134"/>
                <w:tab w:val="left" w:pos="952"/>
              </w:tabs>
              <w:spacing w:before="0"/>
              <w:rPr>
                <w:bCs/>
                <w:sz w:val="22"/>
                <w:szCs w:val="22"/>
              </w:rPr>
            </w:pPr>
          </w:p>
          <w:p w14:paraId="10EBCA51" w14:textId="44FA911A" w:rsidR="008B3CDD" w:rsidRDefault="008B3CDD" w:rsidP="008B3CDD">
            <w:pPr>
              <w:pStyle w:val="Itemlevel1"/>
              <w:tabs>
                <w:tab w:val="clear" w:pos="1134"/>
                <w:tab w:val="left" w:pos="952"/>
              </w:tabs>
              <w:spacing w:before="0"/>
              <w:rPr>
                <w:bCs/>
                <w:sz w:val="22"/>
                <w:szCs w:val="22"/>
              </w:rPr>
            </w:pPr>
            <w:r>
              <w:rPr>
                <w:bCs/>
                <w:sz w:val="22"/>
                <w:szCs w:val="22"/>
              </w:rPr>
              <w:t xml:space="preserve">It was intended that work would take place </w:t>
            </w:r>
            <w:r w:rsidR="00D30233">
              <w:rPr>
                <w:bCs/>
                <w:sz w:val="22"/>
                <w:szCs w:val="22"/>
              </w:rPr>
              <w:t xml:space="preserve">by Easter </w:t>
            </w:r>
            <w:r>
              <w:rPr>
                <w:bCs/>
                <w:sz w:val="22"/>
                <w:szCs w:val="22"/>
              </w:rPr>
              <w:t xml:space="preserve">to widen the south entrance to make it two way however the school was awaiting technical approval from WBC.  </w:t>
            </w:r>
          </w:p>
          <w:p w14:paraId="6BDA6B91" w14:textId="355D88B8" w:rsidR="008B3CDD" w:rsidRDefault="008B3CDD" w:rsidP="008B3CDD">
            <w:pPr>
              <w:pStyle w:val="Itemlevel1"/>
              <w:tabs>
                <w:tab w:val="clear" w:pos="1134"/>
                <w:tab w:val="left" w:pos="952"/>
              </w:tabs>
              <w:spacing w:before="0"/>
              <w:rPr>
                <w:bCs/>
                <w:sz w:val="22"/>
                <w:szCs w:val="22"/>
              </w:rPr>
            </w:pPr>
          </w:p>
          <w:p w14:paraId="38D49BE3" w14:textId="2A06B699" w:rsidR="0020474A" w:rsidRDefault="008B3CDD" w:rsidP="004D0F88">
            <w:pPr>
              <w:pStyle w:val="Itemlevel1"/>
              <w:tabs>
                <w:tab w:val="clear" w:pos="1134"/>
                <w:tab w:val="left" w:pos="952"/>
              </w:tabs>
              <w:spacing w:before="0"/>
              <w:rPr>
                <w:bCs/>
                <w:sz w:val="22"/>
                <w:szCs w:val="22"/>
              </w:rPr>
            </w:pPr>
            <w:r>
              <w:rPr>
                <w:bCs/>
                <w:sz w:val="22"/>
                <w:szCs w:val="22"/>
              </w:rPr>
              <w:t xml:space="preserve">The school was </w:t>
            </w:r>
            <w:r w:rsidR="004D0F88">
              <w:rPr>
                <w:bCs/>
                <w:sz w:val="22"/>
                <w:szCs w:val="22"/>
              </w:rPr>
              <w:t>challenging pupils</w:t>
            </w:r>
            <w:r>
              <w:rPr>
                <w:bCs/>
                <w:sz w:val="22"/>
                <w:szCs w:val="22"/>
              </w:rPr>
              <w:t xml:space="preserve"> </w:t>
            </w:r>
            <w:r w:rsidR="00D30233">
              <w:rPr>
                <w:bCs/>
                <w:sz w:val="22"/>
                <w:szCs w:val="22"/>
              </w:rPr>
              <w:t xml:space="preserve">to </w:t>
            </w:r>
            <w:r>
              <w:rPr>
                <w:bCs/>
                <w:sz w:val="22"/>
                <w:szCs w:val="22"/>
              </w:rPr>
              <w:t xml:space="preserve">arrive by more sustainable methods. It was anticipated that more bus services would become available and initiatives to </w:t>
            </w:r>
            <w:r w:rsidR="004D0F88">
              <w:rPr>
                <w:bCs/>
                <w:sz w:val="22"/>
                <w:szCs w:val="22"/>
              </w:rPr>
              <w:t>support</w:t>
            </w:r>
            <w:r>
              <w:rPr>
                <w:bCs/>
                <w:sz w:val="22"/>
                <w:szCs w:val="22"/>
              </w:rPr>
              <w:t xml:space="preserve"> walking and cycling to school were in place. </w:t>
            </w:r>
            <w:r w:rsidR="00D30233">
              <w:rPr>
                <w:bCs/>
                <w:sz w:val="22"/>
                <w:szCs w:val="22"/>
              </w:rPr>
              <w:t>The school</w:t>
            </w:r>
            <w:r w:rsidR="001D6386">
              <w:rPr>
                <w:bCs/>
                <w:sz w:val="22"/>
                <w:szCs w:val="22"/>
              </w:rPr>
              <w:t xml:space="preserve"> </w:t>
            </w:r>
            <w:r w:rsidR="004D0F88">
              <w:rPr>
                <w:bCs/>
                <w:sz w:val="22"/>
                <w:szCs w:val="22"/>
              </w:rPr>
              <w:t xml:space="preserve">was seeking to become </w:t>
            </w:r>
            <w:proofErr w:type="spellStart"/>
            <w:r w:rsidR="004D0F88">
              <w:rPr>
                <w:bCs/>
                <w:sz w:val="22"/>
                <w:szCs w:val="22"/>
              </w:rPr>
              <w:t>Modeshift</w:t>
            </w:r>
            <w:proofErr w:type="spellEnd"/>
            <w:r w:rsidR="004D0F88">
              <w:rPr>
                <w:bCs/>
                <w:sz w:val="22"/>
                <w:szCs w:val="22"/>
              </w:rPr>
              <w:t xml:space="preserve"> STARS accredited which would see it develop, </w:t>
            </w:r>
            <w:proofErr w:type="gramStart"/>
            <w:r w:rsidR="004D0F88">
              <w:rPr>
                <w:bCs/>
                <w:sz w:val="22"/>
                <w:szCs w:val="22"/>
              </w:rPr>
              <w:t>deliver</w:t>
            </w:r>
            <w:proofErr w:type="gramEnd"/>
            <w:r w:rsidR="004D0F88">
              <w:rPr>
                <w:bCs/>
                <w:sz w:val="22"/>
                <w:szCs w:val="22"/>
              </w:rPr>
              <w:t xml:space="preserve"> and monitor and effective travel plan and help to reduce its carbon footprint. </w:t>
            </w:r>
          </w:p>
          <w:p w14:paraId="28C32C4E" w14:textId="628778D6" w:rsidR="001D6386" w:rsidRDefault="001D6386" w:rsidP="004D0F88">
            <w:pPr>
              <w:pStyle w:val="Itemlevel1"/>
              <w:tabs>
                <w:tab w:val="clear" w:pos="1134"/>
                <w:tab w:val="left" w:pos="952"/>
              </w:tabs>
              <w:spacing w:before="0"/>
              <w:rPr>
                <w:bCs/>
                <w:sz w:val="22"/>
                <w:szCs w:val="22"/>
              </w:rPr>
            </w:pPr>
          </w:p>
          <w:p w14:paraId="0233950B" w14:textId="17EAA072" w:rsidR="001D6386" w:rsidRDefault="001D6386" w:rsidP="004D0F88">
            <w:pPr>
              <w:pStyle w:val="Itemlevel1"/>
              <w:tabs>
                <w:tab w:val="clear" w:pos="1134"/>
                <w:tab w:val="left" w:pos="952"/>
              </w:tabs>
              <w:spacing w:before="0"/>
              <w:rPr>
                <w:bCs/>
                <w:sz w:val="22"/>
                <w:szCs w:val="22"/>
              </w:rPr>
            </w:pPr>
            <w:r>
              <w:rPr>
                <w:bCs/>
                <w:sz w:val="22"/>
                <w:szCs w:val="22"/>
              </w:rPr>
              <w:t xml:space="preserve">In response to questions from members it was confirmed that: </w:t>
            </w:r>
          </w:p>
          <w:p w14:paraId="60C1E142" w14:textId="77777777" w:rsidR="001D6386" w:rsidRDefault="001D6386" w:rsidP="004D0F88">
            <w:pPr>
              <w:pStyle w:val="Itemlevel1"/>
              <w:tabs>
                <w:tab w:val="clear" w:pos="1134"/>
                <w:tab w:val="left" w:pos="952"/>
              </w:tabs>
              <w:spacing w:before="0"/>
              <w:rPr>
                <w:bCs/>
                <w:sz w:val="22"/>
                <w:szCs w:val="22"/>
              </w:rPr>
            </w:pPr>
          </w:p>
          <w:p w14:paraId="20AA3B0D" w14:textId="61173035" w:rsidR="001D6386" w:rsidRDefault="001D6386" w:rsidP="001D6386">
            <w:pPr>
              <w:pStyle w:val="Itemlevel1"/>
              <w:numPr>
                <w:ilvl w:val="0"/>
                <w:numId w:val="47"/>
              </w:numPr>
              <w:tabs>
                <w:tab w:val="clear" w:pos="1134"/>
                <w:tab w:val="left" w:pos="952"/>
              </w:tabs>
              <w:spacing w:before="0"/>
              <w:rPr>
                <w:bCs/>
                <w:sz w:val="22"/>
                <w:szCs w:val="22"/>
              </w:rPr>
            </w:pPr>
            <w:r>
              <w:rPr>
                <w:bCs/>
                <w:sz w:val="22"/>
                <w:szCs w:val="22"/>
              </w:rPr>
              <w:t xml:space="preserve">The third entrance to the site would be closed once the building had been completed. (approximately 3 years) </w:t>
            </w:r>
          </w:p>
          <w:p w14:paraId="214FD6E8" w14:textId="1C583FF3" w:rsidR="001D6386" w:rsidRDefault="001D6386" w:rsidP="001D6386">
            <w:pPr>
              <w:pStyle w:val="Itemlevel1"/>
              <w:numPr>
                <w:ilvl w:val="0"/>
                <w:numId w:val="47"/>
              </w:numPr>
              <w:tabs>
                <w:tab w:val="clear" w:pos="1134"/>
                <w:tab w:val="left" w:pos="952"/>
              </w:tabs>
              <w:spacing w:before="0"/>
              <w:rPr>
                <w:bCs/>
                <w:sz w:val="22"/>
                <w:szCs w:val="22"/>
              </w:rPr>
            </w:pPr>
            <w:r>
              <w:rPr>
                <w:bCs/>
                <w:sz w:val="22"/>
                <w:szCs w:val="22"/>
              </w:rPr>
              <w:lastRenderedPageBreak/>
              <w:t xml:space="preserve">The school was aware of safety issues with the location of the bus stop at the south entrance and planned to ask for it to be moved. </w:t>
            </w:r>
          </w:p>
          <w:p w14:paraId="1DDC6FEA" w14:textId="31F3518B" w:rsidR="001D6386" w:rsidRDefault="001D6386" w:rsidP="001D6386">
            <w:pPr>
              <w:pStyle w:val="Itemlevel1"/>
              <w:numPr>
                <w:ilvl w:val="0"/>
                <w:numId w:val="47"/>
              </w:numPr>
              <w:tabs>
                <w:tab w:val="clear" w:pos="1134"/>
                <w:tab w:val="left" w:pos="952"/>
              </w:tabs>
              <w:spacing w:before="0"/>
              <w:rPr>
                <w:bCs/>
                <w:sz w:val="22"/>
                <w:szCs w:val="22"/>
              </w:rPr>
            </w:pPr>
            <w:r>
              <w:rPr>
                <w:bCs/>
                <w:sz w:val="22"/>
                <w:szCs w:val="22"/>
              </w:rPr>
              <w:t xml:space="preserve">No targets had been set to reduce car usage but currently only 16% of pupils did not arrive by car. </w:t>
            </w:r>
          </w:p>
          <w:p w14:paraId="5E8C0FCB" w14:textId="243BFE99" w:rsidR="001D6386" w:rsidRDefault="001D6386" w:rsidP="001D6386">
            <w:pPr>
              <w:pStyle w:val="Itemlevel1"/>
              <w:numPr>
                <w:ilvl w:val="0"/>
                <w:numId w:val="47"/>
              </w:numPr>
              <w:tabs>
                <w:tab w:val="clear" w:pos="1134"/>
                <w:tab w:val="left" w:pos="952"/>
              </w:tabs>
              <w:spacing w:before="0"/>
              <w:rPr>
                <w:bCs/>
                <w:sz w:val="22"/>
                <w:szCs w:val="22"/>
              </w:rPr>
            </w:pPr>
            <w:r>
              <w:rPr>
                <w:bCs/>
                <w:sz w:val="22"/>
                <w:szCs w:val="22"/>
              </w:rPr>
              <w:t xml:space="preserve">The school was confident that the travel plan conditions would be met prior to occupation of the new building but would discuss with WBC should issues arise. </w:t>
            </w:r>
          </w:p>
          <w:p w14:paraId="034A1C50" w14:textId="77777777" w:rsidR="004D0F88" w:rsidRDefault="004D0F88" w:rsidP="004D0F88">
            <w:pPr>
              <w:pStyle w:val="Itemlevel1"/>
              <w:tabs>
                <w:tab w:val="clear" w:pos="1134"/>
                <w:tab w:val="left" w:pos="952"/>
              </w:tabs>
              <w:spacing w:before="0"/>
              <w:rPr>
                <w:bCs/>
                <w:sz w:val="22"/>
                <w:szCs w:val="22"/>
              </w:rPr>
            </w:pPr>
          </w:p>
          <w:p w14:paraId="15D340A0" w14:textId="26B999C1" w:rsidR="001D6386" w:rsidRPr="004D0F88" w:rsidRDefault="001D6386" w:rsidP="004D0F88">
            <w:pPr>
              <w:pStyle w:val="Itemlevel1"/>
              <w:tabs>
                <w:tab w:val="clear" w:pos="1134"/>
                <w:tab w:val="left" w:pos="952"/>
              </w:tabs>
              <w:spacing w:before="0"/>
              <w:rPr>
                <w:bCs/>
                <w:sz w:val="22"/>
                <w:szCs w:val="22"/>
              </w:rPr>
            </w:pPr>
            <w:r>
              <w:rPr>
                <w:bCs/>
                <w:sz w:val="22"/>
                <w:szCs w:val="22"/>
              </w:rPr>
              <w:t xml:space="preserve">Cllr. Peer thanked Caroline Purdom for </w:t>
            </w:r>
            <w:r w:rsidR="00CE2711">
              <w:rPr>
                <w:bCs/>
                <w:sz w:val="22"/>
                <w:szCs w:val="22"/>
              </w:rPr>
              <w:t xml:space="preserve">taking the time to attend the meeting. </w:t>
            </w:r>
            <w:r>
              <w:rPr>
                <w:bCs/>
                <w:sz w:val="22"/>
                <w:szCs w:val="22"/>
              </w:rPr>
              <w:t xml:space="preserve"> </w:t>
            </w:r>
          </w:p>
        </w:tc>
      </w:tr>
      <w:tr w:rsidR="003445F7" w:rsidRPr="00745FC5" w14:paraId="04CE4746" w14:textId="77777777" w:rsidTr="00A11EC3">
        <w:trPr>
          <w:trHeight w:val="241"/>
        </w:trPr>
        <w:tc>
          <w:tcPr>
            <w:tcW w:w="1242" w:type="dxa"/>
            <w:shd w:val="clear" w:color="auto" w:fill="auto"/>
          </w:tcPr>
          <w:p w14:paraId="2111A6EE"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3D3DBED2" w14:textId="77777777" w:rsidR="003445F7" w:rsidRPr="00D23A20" w:rsidRDefault="003445F7" w:rsidP="00241127">
            <w:pPr>
              <w:pStyle w:val="Itemlevel1"/>
              <w:tabs>
                <w:tab w:val="clear" w:pos="1134"/>
                <w:tab w:val="left" w:pos="952"/>
              </w:tabs>
              <w:spacing w:before="0"/>
              <w:rPr>
                <w:b/>
                <w:sz w:val="22"/>
                <w:szCs w:val="22"/>
              </w:rPr>
            </w:pPr>
          </w:p>
        </w:tc>
      </w:tr>
      <w:tr w:rsidR="003445F7" w:rsidRPr="00745FC5" w14:paraId="6C2F3E9F" w14:textId="77777777" w:rsidTr="00A11EC3">
        <w:trPr>
          <w:trHeight w:val="241"/>
        </w:trPr>
        <w:tc>
          <w:tcPr>
            <w:tcW w:w="1242" w:type="dxa"/>
            <w:shd w:val="clear" w:color="auto" w:fill="auto"/>
          </w:tcPr>
          <w:p w14:paraId="7890F8C1" w14:textId="52FB5100" w:rsidR="003445F7" w:rsidRPr="00D23A20" w:rsidRDefault="003445F7" w:rsidP="00241127">
            <w:pPr>
              <w:pStyle w:val="Itemlevel1"/>
              <w:tabs>
                <w:tab w:val="clear" w:pos="1134"/>
                <w:tab w:val="left" w:pos="952"/>
              </w:tabs>
              <w:spacing w:before="0"/>
              <w:rPr>
                <w:sz w:val="22"/>
                <w:szCs w:val="22"/>
              </w:rPr>
            </w:pPr>
            <w:r w:rsidRPr="00D23A20">
              <w:rPr>
                <w:sz w:val="22"/>
                <w:szCs w:val="22"/>
              </w:rPr>
              <w:t>2</w:t>
            </w:r>
            <w:r w:rsidR="00F11BFD" w:rsidRPr="00D23A20">
              <w:rPr>
                <w:sz w:val="22"/>
                <w:szCs w:val="22"/>
              </w:rPr>
              <w:t>1</w:t>
            </w:r>
            <w:r w:rsidRPr="00D23A20">
              <w:rPr>
                <w:sz w:val="22"/>
                <w:szCs w:val="22"/>
              </w:rPr>
              <w:t>/PC/</w:t>
            </w:r>
            <w:r w:rsidR="0060558D">
              <w:rPr>
                <w:sz w:val="22"/>
                <w:szCs w:val="22"/>
              </w:rPr>
              <w:t>22</w:t>
            </w:r>
          </w:p>
        </w:tc>
        <w:tc>
          <w:tcPr>
            <w:tcW w:w="8647" w:type="dxa"/>
            <w:shd w:val="clear" w:color="auto" w:fill="auto"/>
          </w:tcPr>
          <w:p w14:paraId="6CA40A62" w14:textId="77777777" w:rsidR="003445F7" w:rsidRPr="00D23A20" w:rsidRDefault="003445F7" w:rsidP="00241127">
            <w:pPr>
              <w:pStyle w:val="Itemlevel1"/>
              <w:tabs>
                <w:tab w:val="clear" w:pos="1134"/>
                <w:tab w:val="left" w:pos="952"/>
              </w:tabs>
              <w:spacing w:before="0"/>
              <w:rPr>
                <w:b/>
                <w:sz w:val="22"/>
                <w:szCs w:val="22"/>
              </w:rPr>
            </w:pPr>
            <w:r w:rsidRPr="00D23A20">
              <w:rPr>
                <w:b/>
                <w:sz w:val="22"/>
                <w:szCs w:val="22"/>
              </w:rPr>
              <w:t>Apologies and declarations of members’ interests</w:t>
            </w:r>
          </w:p>
        </w:tc>
      </w:tr>
      <w:tr w:rsidR="003445F7" w:rsidRPr="00745FC5" w14:paraId="21C5DA8E" w14:textId="77777777" w:rsidTr="00A11EC3">
        <w:trPr>
          <w:trHeight w:val="194"/>
        </w:trPr>
        <w:tc>
          <w:tcPr>
            <w:tcW w:w="1242" w:type="dxa"/>
            <w:shd w:val="clear" w:color="auto" w:fill="auto"/>
          </w:tcPr>
          <w:p w14:paraId="6B823EB0"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7EABD98C" w14:textId="77777777" w:rsidR="003445F7" w:rsidRPr="00D23A20" w:rsidRDefault="003445F7" w:rsidP="00CA1647">
            <w:pPr>
              <w:pStyle w:val="Itemlevel1"/>
              <w:tabs>
                <w:tab w:val="clear" w:pos="1134"/>
                <w:tab w:val="left" w:pos="952"/>
              </w:tabs>
              <w:spacing w:before="0"/>
              <w:rPr>
                <w:sz w:val="22"/>
                <w:szCs w:val="22"/>
              </w:rPr>
            </w:pPr>
          </w:p>
        </w:tc>
      </w:tr>
      <w:tr w:rsidR="003445F7" w:rsidRPr="00745FC5" w14:paraId="7FB6C216" w14:textId="77777777" w:rsidTr="00A11EC3">
        <w:trPr>
          <w:trHeight w:val="739"/>
        </w:trPr>
        <w:tc>
          <w:tcPr>
            <w:tcW w:w="1242" w:type="dxa"/>
            <w:shd w:val="clear" w:color="auto" w:fill="auto"/>
          </w:tcPr>
          <w:p w14:paraId="3E5E3574"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3F358200" w14:textId="1874C1EB" w:rsidR="003445F7" w:rsidRPr="00D23A20" w:rsidRDefault="0060558D" w:rsidP="00CA1647">
            <w:pPr>
              <w:pStyle w:val="Itemlevel1"/>
              <w:tabs>
                <w:tab w:val="clear" w:pos="1134"/>
                <w:tab w:val="left" w:pos="952"/>
              </w:tabs>
              <w:spacing w:before="0"/>
              <w:rPr>
                <w:sz w:val="22"/>
                <w:szCs w:val="22"/>
              </w:rPr>
            </w:pPr>
            <w:r>
              <w:rPr>
                <w:sz w:val="22"/>
                <w:szCs w:val="22"/>
              </w:rPr>
              <w:t>2</w:t>
            </w:r>
            <w:r w:rsidR="00F11BFD" w:rsidRPr="00D23A20">
              <w:rPr>
                <w:sz w:val="22"/>
                <w:szCs w:val="22"/>
              </w:rPr>
              <w:t>2.1</w:t>
            </w:r>
            <w:r w:rsidR="003445F7" w:rsidRPr="00D23A20">
              <w:rPr>
                <w:sz w:val="22"/>
                <w:szCs w:val="22"/>
              </w:rPr>
              <w:t xml:space="preserve"> </w:t>
            </w:r>
            <w:r w:rsidR="00E75389">
              <w:rPr>
                <w:sz w:val="22"/>
                <w:szCs w:val="22"/>
              </w:rPr>
              <w:t xml:space="preserve">There were no apologies received. </w:t>
            </w:r>
            <w:r w:rsidR="003654EE" w:rsidRPr="00D23A20">
              <w:rPr>
                <w:sz w:val="22"/>
                <w:szCs w:val="22"/>
              </w:rPr>
              <w:t xml:space="preserve"> </w:t>
            </w:r>
          </w:p>
          <w:p w14:paraId="02C91232" w14:textId="77777777" w:rsidR="003445F7" w:rsidRPr="00D23A20" w:rsidRDefault="003445F7" w:rsidP="00241127">
            <w:pPr>
              <w:pStyle w:val="Itemlevel1"/>
              <w:tabs>
                <w:tab w:val="clear" w:pos="1134"/>
                <w:tab w:val="left" w:pos="952"/>
              </w:tabs>
              <w:spacing w:before="0"/>
              <w:rPr>
                <w:sz w:val="22"/>
                <w:szCs w:val="22"/>
              </w:rPr>
            </w:pPr>
          </w:p>
          <w:p w14:paraId="015994E4" w14:textId="77777777" w:rsidR="003445F7" w:rsidRDefault="0060558D" w:rsidP="008E1A1A">
            <w:pPr>
              <w:pStyle w:val="Itemlevel1"/>
              <w:tabs>
                <w:tab w:val="clear" w:pos="1134"/>
                <w:tab w:val="left" w:pos="952"/>
              </w:tabs>
              <w:spacing w:before="0"/>
              <w:ind w:left="370" w:hanging="357"/>
              <w:rPr>
                <w:sz w:val="22"/>
                <w:szCs w:val="22"/>
              </w:rPr>
            </w:pPr>
            <w:r>
              <w:rPr>
                <w:sz w:val="22"/>
                <w:szCs w:val="22"/>
              </w:rPr>
              <w:t>2</w:t>
            </w:r>
            <w:r w:rsidR="00F11BFD" w:rsidRPr="00D23A20">
              <w:rPr>
                <w:sz w:val="22"/>
                <w:szCs w:val="22"/>
              </w:rPr>
              <w:t>2.2</w:t>
            </w:r>
            <w:r w:rsidR="003445F7" w:rsidRPr="00D23A20">
              <w:rPr>
                <w:sz w:val="22"/>
                <w:szCs w:val="22"/>
              </w:rPr>
              <w:t xml:space="preserve"> There were no declarations of interest.</w:t>
            </w:r>
          </w:p>
          <w:p w14:paraId="0D4200CC" w14:textId="77777777" w:rsidR="00E75389" w:rsidRDefault="00E75389" w:rsidP="008E1A1A">
            <w:pPr>
              <w:pStyle w:val="Itemlevel1"/>
              <w:tabs>
                <w:tab w:val="clear" w:pos="1134"/>
                <w:tab w:val="left" w:pos="952"/>
              </w:tabs>
              <w:spacing w:before="0"/>
              <w:ind w:left="370" w:hanging="357"/>
              <w:rPr>
                <w:sz w:val="22"/>
                <w:szCs w:val="22"/>
              </w:rPr>
            </w:pPr>
          </w:p>
          <w:p w14:paraId="4E5AE74E" w14:textId="65494FA4" w:rsidR="00E75389" w:rsidRDefault="00E75389" w:rsidP="008E1A1A">
            <w:pPr>
              <w:pStyle w:val="Itemlevel1"/>
              <w:tabs>
                <w:tab w:val="clear" w:pos="1134"/>
                <w:tab w:val="left" w:pos="952"/>
              </w:tabs>
              <w:spacing w:before="0"/>
              <w:ind w:left="370" w:hanging="357"/>
              <w:rPr>
                <w:sz w:val="22"/>
                <w:szCs w:val="22"/>
              </w:rPr>
            </w:pPr>
            <w:r>
              <w:rPr>
                <w:sz w:val="22"/>
                <w:szCs w:val="22"/>
              </w:rPr>
              <w:t xml:space="preserve">22.3 It was </w:t>
            </w:r>
            <w:r w:rsidRPr="00CE2711">
              <w:rPr>
                <w:b/>
                <w:bCs/>
                <w:sz w:val="22"/>
                <w:szCs w:val="22"/>
              </w:rPr>
              <w:t>PROPOSED</w:t>
            </w:r>
            <w:r>
              <w:rPr>
                <w:sz w:val="22"/>
                <w:szCs w:val="22"/>
              </w:rPr>
              <w:t xml:space="preserve"> that Cllr. Brown </w:t>
            </w:r>
            <w:r w:rsidR="00064B00">
              <w:rPr>
                <w:sz w:val="22"/>
                <w:szCs w:val="22"/>
              </w:rPr>
              <w:t>become a member of</w:t>
            </w:r>
            <w:r>
              <w:rPr>
                <w:sz w:val="22"/>
                <w:szCs w:val="22"/>
              </w:rPr>
              <w:t xml:space="preserve"> the P</w:t>
            </w:r>
            <w:r w:rsidR="000406F6">
              <w:rPr>
                <w:sz w:val="22"/>
                <w:szCs w:val="22"/>
              </w:rPr>
              <w:t xml:space="preserve">lanning </w:t>
            </w:r>
            <w:r>
              <w:rPr>
                <w:sz w:val="22"/>
                <w:szCs w:val="22"/>
              </w:rPr>
              <w:t>&amp;</w:t>
            </w:r>
            <w:r w:rsidR="000406F6">
              <w:rPr>
                <w:sz w:val="22"/>
                <w:szCs w:val="22"/>
              </w:rPr>
              <w:t xml:space="preserve"> </w:t>
            </w:r>
            <w:r>
              <w:rPr>
                <w:sz w:val="22"/>
                <w:szCs w:val="22"/>
              </w:rPr>
              <w:t>H</w:t>
            </w:r>
            <w:r w:rsidR="000406F6">
              <w:rPr>
                <w:sz w:val="22"/>
                <w:szCs w:val="22"/>
              </w:rPr>
              <w:t xml:space="preserve">ighways </w:t>
            </w:r>
            <w:r>
              <w:rPr>
                <w:sz w:val="22"/>
                <w:szCs w:val="22"/>
              </w:rPr>
              <w:t>Committee</w:t>
            </w:r>
          </w:p>
          <w:p w14:paraId="15946C4B" w14:textId="77777777" w:rsidR="00E75389" w:rsidRDefault="00E75389" w:rsidP="008E1A1A">
            <w:pPr>
              <w:pStyle w:val="Itemlevel1"/>
              <w:tabs>
                <w:tab w:val="clear" w:pos="1134"/>
                <w:tab w:val="left" w:pos="952"/>
              </w:tabs>
              <w:spacing w:before="0"/>
              <w:ind w:left="370" w:hanging="357"/>
              <w:rPr>
                <w:sz w:val="22"/>
                <w:szCs w:val="22"/>
              </w:rPr>
            </w:pPr>
          </w:p>
          <w:p w14:paraId="76CBB39F" w14:textId="193A5135" w:rsidR="00E75389" w:rsidRPr="00D23A20" w:rsidRDefault="00E75389" w:rsidP="008E1A1A">
            <w:pPr>
              <w:pStyle w:val="Itemlevel1"/>
              <w:tabs>
                <w:tab w:val="clear" w:pos="1134"/>
                <w:tab w:val="left" w:pos="952"/>
              </w:tabs>
              <w:spacing w:before="0"/>
              <w:ind w:left="370" w:hanging="357"/>
              <w:rPr>
                <w:sz w:val="22"/>
                <w:szCs w:val="22"/>
              </w:rPr>
            </w:pPr>
            <w:r>
              <w:rPr>
                <w:sz w:val="22"/>
                <w:szCs w:val="22"/>
              </w:rPr>
              <w:t xml:space="preserve">Proposed Cllr. Emment             Seconded: Cllr. </w:t>
            </w:r>
            <w:proofErr w:type="spellStart"/>
            <w:r>
              <w:rPr>
                <w:sz w:val="22"/>
                <w:szCs w:val="22"/>
              </w:rPr>
              <w:t>Jahromi</w:t>
            </w:r>
            <w:proofErr w:type="spellEnd"/>
            <w:r>
              <w:rPr>
                <w:sz w:val="22"/>
                <w:szCs w:val="22"/>
              </w:rPr>
              <w:t xml:space="preserve">              Unanimously Agreed </w:t>
            </w:r>
          </w:p>
        </w:tc>
      </w:tr>
      <w:tr w:rsidR="003445F7" w:rsidRPr="00745FC5" w14:paraId="34E15369" w14:textId="77777777" w:rsidTr="00A11EC3">
        <w:trPr>
          <w:trHeight w:val="224"/>
        </w:trPr>
        <w:tc>
          <w:tcPr>
            <w:tcW w:w="1242" w:type="dxa"/>
            <w:shd w:val="clear" w:color="auto" w:fill="auto"/>
          </w:tcPr>
          <w:p w14:paraId="2140C958"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4D78F87B" w14:textId="77777777" w:rsidR="003445F7" w:rsidRPr="00D23A20" w:rsidRDefault="003445F7" w:rsidP="00241127">
            <w:pPr>
              <w:pStyle w:val="Itemlevel1"/>
              <w:tabs>
                <w:tab w:val="clear" w:pos="1134"/>
                <w:tab w:val="left" w:pos="952"/>
              </w:tabs>
              <w:spacing w:before="0"/>
              <w:rPr>
                <w:b/>
                <w:sz w:val="22"/>
                <w:szCs w:val="22"/>
              </w:rPr>
            </w:pPr>
          </w:p>
        </w:tc>
      </w:tr>
      <w:tr w:rsidR="003445F7" w:rsidRPr="00745FC5" w14:paraId="0743FABD" w14:textId="77777777" w:rsidTr="00A11EC3">
        <w:trPr>
          <w:trHeight w:val="370"/>
        </w:trPr>
        <w:tc>
          <w:tcPr>
            <w:tcW w:w="1242" w:type="dxa"/>
            <w:shd w:val="clear" w:color="auto" w:fill="auto"/>
          </w:tcPr>
          <w:p w14:paraId="4349BCFC" w14:textId="278FF84F" w:rsidR="003445F7" w:rsidRPr="00D23A20" w:rsidRDefault="003445F7" w:rsidP="00241127">
            <w:pPr>
              <w:pStyle w:val="Itemlevel1"/>
              <w:tabs>
                <w:tab w:val="clear" w:pos="1134"/>
                <w:tab w:val="left" w:pos="952"/>
              </w:tabs>
              <w:spacing w:before="0"/>
              <w:rPr>
                <w:sz w:val="22"/>
                <w:szCs w:val="22"/>
              </w:rPr>
            </w:pPr>
            <w:r w:rsidRPr="00D23A20">
              <w:rPr>
                <w:sz w:val="22"/>
                <w:szCs w:val="22"/>
              </w:rPr>
              <w:t>2</w:t>
            </w:r>
            <w:r w:rsidR="00F11BFD" w:rsidRPr="00D23A20">
              <w:rPr>
                <w:sz w:val="22"/>
                <w:szCs w:val="22"/>
              </w:rPr>
              <w:t>1</w:t>
            </w:r>
            <w:r w:rsidRPr="00D23A20">
              <w:rPr>
                <w:sz w:val="22"/>
                <w:szCs w:val="22"/>
              </w:rPr>
              <w:t>/PC/</w:t>
            </w:r>
            <w:r w:rsidR="0060558D">
              <w:rPr>
                <w:sz w:val="22"/>
                <w:szCs w:val="22"/>
              </w:rPr>
              <w:t>23</w:t>
            </w:r>
          </w:p>
        </w:tc>
        <w:tc>
          <w:tcPr>
            <w:tcW w:w="8647" w:type="dxa"/>
            <w:shd w:val="clear" w:color="auto" w:fill="auto"/>
          </w:tcPr>
          <w:p w14:paraId="7EE3E137" w14:textId="6D4A219D" w:rsidR="003445F7" w:rsidRPr="00D23A20" w:rsidRDefault="00E75389" w:rsidP="00241127">
            <w:pPr>
              <w:pStyle w:val="Itemlevel1"/>
              <w:tabs>
                <w:tab w:val="clear" w:pos="1134"/>
                <w:tab w:val="left" w:pos="952"/>
              </w:tabs>
              <w:spacing w:before="0"/>
              <w:rPr>
                <w:b/>
                <w:sz w:val="22"/>
                <w:szCs w:val="22"/>
              </w:rPr>
            </w:pPr>
            <w:r>
              <w:rPr>
                <w:b/>
                <w:sz w:val="22"/>
                <w:szCs w:val="22"/>
              </w:rPr>
              <w:t>M</w:t>
            </w:r>
            <w:r w:rsidR="003445F7" w:rsidRPr="00D23A20">
              <w:rPr>
                <w:b/>
                <w:sz w:val="22"/>
                <w:szCs w:val="22"/>
              </w:rPr>
              <w:t>inutes of the previous meeting</w:t>
            </w:r>
          </w:p>
        </w:tc>
      </w:tr>
      <w:tr w:rsidR="003445F7" w:rsidRPr="00745FC5" w14:paraId="00F22952" w14:textId="77777777" w:rsidTr="00A11EC3">
        <w:trPr>
          <w:trHeight w:val="559"/>
        </w:trPr>
        <w:tc>
          <w:tcPr>
            <w:tcW w:w="1242" w:type="dxa"/>
            <w:shd w:val="clear" w:color="auto" w:fill="auto"/>
          </w:tcPr>
          <w:p w14:paraId="55F6CC99"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7813DC4D" w14:textId="5679515B" w:rsidR="003445F7" w:rsidRPr="00D23A20" w:rsidRDefault="00D23A20" w:rsidP="00E75DDB">
            <w:pPr>
              <w:pStyle w:val="Itemlevel2"/>
              <w:tabs>
                <w:tab w:val="clear" w:pos="1701"/>
              </w:tabs>
              <w:spacing w:before="0"/>
              <w:ind w:left="0" w:firstLine="0"/>
              <w:jc w:val="both"/>
              <w:rPr>
                <w:sz w:val="22"/>
                <w:szCs w:val="22"/>
              </w:rPr>
            </w:pPr>
            <w:r w:rsidRPr="00D23A20">
              <w:rPr>
                <w:sz w:val="22"/>
                <w:szCs w:val="22"/>
              </w:rPr>
              <w:t>T</w:t>
            </w:r>
            <w:r w:rsidR="003445F7" w:rsidRPr="00D23A20">
              <w:rPr>
                <w:sz w:val="22"/>
                <w:szCs w:val="22"/>
              </w:rPr>
              <w:t xml:space="preserve">he minutes of the previous meeting of Thursday </w:t>
            </w:r>
            <w:r w:rsidR="0060558D">
              <w:rPr>
                <w:sz w:val="22"/>
                <w:szCs w:val="22"/>
              </w:rPr>
              <w:t>4 February</w:t>
            </w:r>
            <w:r w:rsidRPr="00D23A20">
              <w:rPr>
                <w:sz w:val="22"/>
                <w:szCs w:val="22"/>
              </w:rPr>
              <w:t xml:space="preserve"> </w:t>
            </w:r>
            <w:r w:rsidR="003445F7" w:rsidRPr="00D23A20">
              <w:rPr>
                <w:sz w:val="22"/>
                <w:szCs w:val="22"/>
              </w:rPr>
              <w:t>202</w:t>
            </w:r>
            <w:r w:rsidR="00B238DD">
              <w:rPr>
                <w:sz w:val="22"/>
                <w:szCs w:val="22"/>
              </w:rPr>
              <w:t>1</w:t>
            </w:r>
            <w:r w:rsidR="003445F7" w:rsidRPr="00D23A20">
              <w:rPr>
                <w:sz w:val="22"/>
                <w:szCs w:val="22"/>
              </w:rPr>
              <w:t xml:space="preserve"> were agreed as a correct record of the meeting and signed by Cllr. Peer.</w:t>
            </w:r>
          </w:p>
          <w:p w14:paraId="2CF76432" w14:textId="77777777" w:rsidR="004F36AE" w:rsidRPr="00D23A20" w:rsidRDefault="004F36AE" w:rsidP="00E75DDB">
            <w:pPr>
              <w:pStyle w:val="Itemlevel2"/>
              <w:tabs>
                <w:tab w:val="clear" w:pos="1701"/>
              </w:tabs>
              <w:spacing w:before="0"/>
              <w:ind w:left="0" w:firstLine="0"/>
              <w:jc w:val="both"/>
              <w:rPr>
                <w:sz w:val="22"/>
                <w:szCs w:val="22"/>
              </w:rPr>
            </w:pPr>
          </w:p>
          <w:p w14:paraId="29CB8D22" w14:textId="10A50890" w:rsidR="004F36AE" w:rsidRPr="00D23A20" w:rsidRDefault="004F36AE" w:rsidP="00E75DDB">
            <w:pPr>
              <w:pStyle w:val="Itemlevel2"/>
              <w:tabs>
                <w:tab w:val="clear" w:pos="1701"/>
              </w:tabs>
              <w:spacing w:before="0"/>
              <w:ind w:left="0" w:firstLine="0"/>
              <w:jc w:val="both"/>
              <w:rPr>
                <w:sz w:val="22"/>
                <w:szCs w:val="22"/>
              </w:rPr>
            </w:pPr>
            <w:r w:rsidRPr="00D23A20">
              <w:rPr>
                <w:sz w:val="22"/>
                <w:szCs w:val="22"/>
              </w:rPr>
              <w:t xml:space="preserve">Proposed: Cllr. </w:t>
            </w:r>
            <w:r w:rsidR="00E75389">
              <w:rPr>
                <w:sz w:val="22"/>
                <w:szCs w:val="22"/>
              </w:rPr>
              <w:t xml:space="preserve">Grimes </w:t>
            </w:r>
            <w:r w:rsidRPr="00D23A20">
              <w:rPr>
                <w:sz w:val="22"/>
                <w:szCs w:val="22"/>
              </w:rPr>
              <w:t xml:space="preserve">                        Seconder: Cllr. </w:t>
            </w:r>
            <w:r w:rsidR="00E75389">
              <w:rPr>
                <w:sz w:val="22"/>
                <w:szCs w:val="22"/>
              </w:rPr>
              <w:t>Emment</w:t>
            </w:r>
            <w:r w:rsidRPr="00D23A20">
              <w:rPr>
                <w:sz w:val="22"/>
                <w:szCs w:val="22"/>
              </w:rPr>
              <w:t xml:space="preserve">                 Unanimously agreed</w:t>
            </w:r>
          </w:p>
        </w:tc>
      </w:tr>
      <w:tr w:rsidR="003445F7" w:rsidRPr="00745FC5" w14:paraId="1F9591F4" w14:textId="77777777" w:rsidTr="00A11EC3">
        <w:trPr>
          <w:trHeight w:val="241"/>
        </w:trPr>
        <w:tc>
          <w:tcPr>
            <w:tcW w:w="1242" w:type="dxa"/>
            <w:shd w:val="clear" w:color="auto" w:fill="auto"/>
          </w:tcPr>
          <w:p w14:paraId="6527EBB4"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478A4C15" w14:textId="77777777" w:rsidR="003445F7" w:rsidRPr="00D23A20" w:rsidRDefault="003445F7" w:rsidP="00241127">
            <w:pPr>
              <w:pStyle w:val="Itemlevel1"/>
              <w:tabs>
                <w:tab w:val="clear" w:pos="1134"/>
                <w:tab w:val="left" w:pos="952"/>
              </w:tabs>
              <w:spacing w:before="0"/>
              <w:rPr>
                <w:b/>
                <w:sz w:val="22"/>
                <w:szCs w:val="22"/>
              </w:rPr>
            </w:pPr>
          </w:p>
        </w:tc>
      </w:tr>
      <w:tr w:rsidR="003445F7" w:rsidRPr="00745FC5" w14:paraId="769B3B31" w14:textId="77777777" w:rsidTr="00A11EC3">
        <w:trPr>
          <w:trHeight w:val="241"/>
        </w:trPr>
        <w:tc>
          <w:tcPr>
            <w:tcW w:w="1242" w:type="dxa"/>
            <w:shd w:val="clear" w:color="auto" w:fill="auto"/>
          </w:tcPr>
          <w:p w14:paraId="480D0CB1" w14:textId="3F650AF0" w:rsidR="003445F7" w:rsidRPr="00D23A20" w:rsidRDefault="003445F7" w:rsidP="00241127">
            <w:pPr>
              <w:pStyle w:val="Itemlevel1"/>
              <w:tabs>
                <w:tab w:val="clear" w:pos="1134"/>
                <w:tab w:val="left" w:pos="952"/>
              </w:tabs>
              <w:spacing w:before="0"/>
              <w:rPr>
                <w:sz w:val="22"/>
                <w:szCs w:val="22"/>
              </w:rPr>
            </w:pPr>
            <w:r w:rsidRPr="00D23A20">
              <w:rPr>
                <w:sz w:val="22"/>
                <w:szCs w:val="22"/>
              </w:rPr>
              <w:t>2</w:t>
            </w:r>
            <w:r w:rsidR="00DF5868">
              <w:rPr>
                <w:sz w:val="22"/>
                <w:szCs w:val="22"/>
              </w:rPr>
              <w:t>1</w:t>
            </w:r>
            <w:r w:rsidRPr="00D23A20">
              <w:rPr>
                <w:sz w:val="22"/>
                <w:szCs w:val="22"/>
              </w:rPr>
              <w:t>/PC/</w:t>
            </w:r>
            <w:r w:rsidR="0060558D">
              <w:rPr>
                <w:sz w:val="22"/>
                <w:szCs w:val="22"/>
              </w:rPr>
              <w:t>24</w:t>
            </w:r>
          </w:p>
        </w:tc>
        <w:tc>
          <w:tcPr>
            <w:tcW w:w="8647" w:type="dxa"/>
            <w:shd w:val="clear" w:color="auto" w:fill="auto"/>
          </w:tcPr>
          <w:p w14:paraId="37ACADFB" w14:textId="22616518" w:rsidR="003445F7" w:rsidRPr="00D23A20" w:rsidRDefault="0060558D" w:rsidP="00241127">
            <w:pPr>
              <w:pStyle w:val="Itemlevel1"/>
              <w:tabs>
                <w:tab w:val="clear" w:pos="1134"/>
                <w:tab w:val="left" w:pos="952"/>
              </w:tabs>
              <w:spacing w:before="0"/>
              <w:rPr>
                <w:b/>
                <w:sz w:val="22"/>
                <w:szCs w:val="22"/>
              </w:rPr>
            </w:pPr>
            <w:r>
              <w:rPr>
                <w:b/>
                <w:sz w:val="22"/>
                <w:szCs w:val="22"/>
              </w:rPr>
              <w:t>2</w:t>
            </w:r>
            <w:r w:rsidR="00D23A20" w:rsidRPr="00D23A20">
              <w:rPr>
                <w:b/>
                <w:sz w:val="22"/>
                <w:szCs w:val="22"/>
              </w:rPr>
              <w:t>4</w:t>
            </w:r>
            <w:r w:rsidR="003445F7" w:rsidRPr="00D23A20">
              <w:rPr>
                <w:b/>
                <w:sz w:val="22"/>
                <w:szCs w:val="22"/>
              </w:rPr>
              <w:t xml:space="preserve">.1 Actions </w:t>
            </w:r>
          </w:p>
        </w:tc>
      </w:tr>
      <w:tr w:rsidR="00633065" w:rsidRPr="00745FC5" w14:paraId="53692D04" w14:textId="77777777" w:rsidTr="00A11EC3">
        <w:trPr>
          <w:trHeight w:val="483"/>
        </w:trPr>
        <w:tc>
          <w:tcPr>
            <w:tcW w:w="1242" w:type="dxa"/>
            <w:shd w:val="clear" w:color="auto" w:fill="auto"/>
          </w:tcPr>
          <w:p w14:paraId="3C3AABCE" w14:textId="77777777" w:rsidR="00633065" w:rsidRPr="00D23A20" w:rsidRDefault="00633065" w:rsidP="00651F95">
            <w:pPr>
              <w:pStyle w:val="Itemlevel1"/>
              <w:tabs>
                <w:tab w:val="clear" w:pos="1134"/>
                <w:tab w:val="left" w:pos="952"/>
              </w:tabs>
              <w:spacing w:before="0"/>
              <w:rPr>
                <w:sz w:val="22"/>
                <w:szCs w:val="22"/>
              </w:rPr>
            </w:pPr>
          </w:p>
        </w:tc>
        <w:tc>
          <w:tcPr>
            <w:tcW w:w="8647" w:type="dxa"/>
            <w:shd w:val="clear" w:color="auto" w:fill="auto"/>
          </w:tcPr>
          <w:p w14:paraId="31DDD1FB" w14:textId="77777777" w:rsidR="00633065" w:rsidRPr="00D23A20" w:rsidRDefault="00633065" w:rsidP="0063345A">
            <w:pPr>
              <w:pStyle w:val="Itemlevel1"/>
              <w:tabs>
                <w:tab w:val="clear" w:pos="1134"/>
                <w:tab w:val="left" w:pos="952"/>
                <w:tab w:val="left" w:pos="1428"/>
              </w:tabs>
              <w:spacing w:before="0"/>
              <w:rPr>
                <w:b/>
                <w:bCs/>
                <w:sz w:val="22"/>
                <w:szCs w:val="22"/>
              </w:rPr>
            </w:pPr>
          </w:p>
          <w:p w14:paraId="25CD635A" w14:textId="77777777" w:rsidR="00633065" w:rsidRPr="00D23A20" w:rsidRDefault="00633065" w:rsidP="0063345A">
            <w:pPr>
              <w:pStyle w:val="Itemlevel1"/>
              <w:tabs>
                <w:tab w:val="clear" w:pos="1134"/>
                <w:tab w:val="left" w:pos="952"/>
                <w:tab w:val="left" w:pos="1428"/>
              </w:tabs>
              <w:spacing w:before="0"/>
              <w:rPr>
                <w:b/>
                <w:bCs/>
                <w:sz w:val="22"/>
                <w:szCs w:val="22"/>
              </w:rPr>
            </w:pPr>
            <w:r w:rsidRPr="00D23A20">
              <w:rPr>
                <w:b/>
                <w:bCs/>
                <w:sz w:val="22"/>
                <w:szCs w:val="22"/>
              </w:rPr>
              <w:t>Speeding in the Parish</w:t>
            </w:r>
          </w:p>
        </w:tc>
      </w:tr>
      <w:tr w:rsidR="00633065" w:rsidRPr="00745FC5" w14:paraId="2989EB85" w14:textId="77777777" w:rsidTr="00A11EC3">
        <w:trPr>
          <w:trHeight w:val="483"/>
        </w:trPr>
        <w:tc>
          <w:tcPr>
            <w:tcW w:w="1242" w:type="dxa"/>
            <w:shd w:val="clear" w:color="auto" w:fill="auto"/>
          </w:tcPr>
          <w:p w14:paraId="04F0CA93" w14:textId="77777777" w:rsidR="00633065" w:rsidRPr="00D23A20" w:rsidRDefault="00633065" w:rsidP="00651F95">
            <w:pPr>
              <w:pStyle w:val="Itemlevel1"/>
              <w:tabs>
                <w:tab w:val="clear" w:pos="1134"/>
                <w:tab w:val="left" w:pos="952"/>
              </w:tabs>
              <w:spacing w:before="0"/>
              <w:rPr>
                <w:sz w:val="22"/>
                <w:szCs w:val="22"/>
              </w:rPr>
            </w:pPr>
          </w:p>
        </w:tc>
        <w:tc>
          <w:tcPr>
            <w:tcW w:w="8647" w:type="dxa"/>
            <w:shd w:val="clear" w:color="auto" w:fill="auto"/>
          </w:tcPr>
          <w:p w14:paraId="4051E4EF" w14:textId="77777777" w:rsidR="0009029D" w:rsidRDefault="00633065" w:rsidP="0063345A">
            <w:pPr>
              <w:pStyle w:val="Itemlevel1"/>
              <w:tabs>
                <w:tab w:val="clear" w:pos="1134"/>
                <w:tab w:val="left" w:pos="952"/>
                <w:tab w:val="left" w:pos="1428"/>
              </w:tabs>
              <w:spacing w:before="0"/>
              <w:rPr>
                <w:bCs/>
                <w:sz w:val="22"/>
                <w:szCs w:val="22"/>
                <w:u w:val="single"/>
              </w:rPr>
            </w:pPr>
            <w:r w:rsidRPr="00D23A20">
              <w:rPr>
                <w:sz w:val="22"/>
                <w:szCs w:val="22"/>
              </w:rPr>
              <w:t xml:space="preserve">27.1.5 </w:t>
            </w:r>
            <w:r w:rsidRPr="00D23A20">
              <w:rPr>
                <w:bCs/>
                <w:sz w:val="22"/>
                <w:szCs w:val="22"/>
                <w:u w:val="single"/>
                <w:lang w:val="en-GB"/>
              </w:rPr>
              <w:t xml:space="preserve">Cllr. </w:t>
            </w:r>
            <w:r w:rsidR="0095129B" w:rsidRPr="00D23A20">
              <w:rPr>
                <w:bCs/>
                <w:sz w:val="22"/>
                <w:szCs w:val="22"/>
                <w:u w:val="single"/>
                <w:lang w:val="en-GB"/>
              </w:rPr>
              <w:t>Lias</w:t>
            </w:r>
            <w:r w:rsidRPr="00D23A20">
              <w:rPr>
                <w:bCs/>
                <w:sz w:val="22"/>
                <w:szCs w:val="22"/>
                <w:u w:val="single"/>
                <w:lang w:val="en-GB"/>
              </w:rPr>
              <w:t xml:space="preserve"> to speak with John Russell, Motion to ascertain costs for preparing a report to support SPC’s position on speeding in </w:t>
            </w:r>
            <w:proofErr w:type="spellStart"/>
            <w:r w:rsidRPr="00D23A20">
              <w:rPr>
                <w:bCs/>
                <w:sz w:val="22"/>
                <w:szCs w:val="22"/>
                <w:u w:val="single"/>
                <w:lang w:val="en-GB"/>
              </w:rPr>
              <w:t>Graz</w:t>
            </w:r>
            <w:r w:rsidR="00491589">
              <w:rPr>
                <w:bCs/>
                <w:sz w:val="22"/>
                <w:szCs w:val="22"/>
                <w:u w:val="single"/>
                <w:lang w:val="en-GB"/>
              </w:rPr>
              <w:t>e</w:t>
            </w:r>
            <w:r w:rsidRPr="00D23A20">
              <w:rPr>
                <w:bCs/>
                <w:sz w:val="22"/>
                <w:szCs w:val="22"/>
                <w:u w:val="single"/>
                <w:lang w:val="en-GB"/>
              </w:rPr>
              <w:t>ley</w:t>
            </w:r>
            <w:proofErr w:type="spellEnd"/>
            <w:r w:rsidR="007E07A7">
              <w:rPr>
                <w:bCs/>
                <w:sz w:val="22"/>
                <w:szCs w:val="22"/>
                <w:u w:val="single"/>
              </w:rPr>
              <w:t>.</w:t>
            </w:r>
            <w:r w:rsidR="0009029D">
              <w:rPr>
                <w:bCs/>
                <w:sz w:val="22"/>
                <w:szCs w:val="22"/>
                <w:u w:val="single"/>
              </w:rPr>
              <w:t xml:space="preserve"> </w:t>
            </w:r>
          </w:p>
          <w:p w14:paraId="7859CF46" w14:textId="3B51A3DB" w:rsidR="00633065" w:rsidRDefault="00491589" w:rsidP="0063345A">
            <w:pPr>
              <w:pStyle w:val="Itemlevel1"/>
              <w:tabs>
                <w:tab w:val="clear" w:pos="1134"/>
                <w:tab w:val="left" w:pos="952"/>
                <w:tab w:val="left" w:pos="1428"/>
              </w:tabs>
              <w:spacing w:before="0"/>
              <w:rPr>
                <w:sz w:val="22"/>
                <w:szCs w:val="22"/>
              </w:rPr>
            </w:pPr>
            <w:r>
              <w:rPr>
                <w:sz w:val="22"/>
                <w:szCs w:val="22"/>
              </w:rPr>
              <w:t xml:space="preserve">It </w:t>
            </w:r>
            <w:r w:rsidR="0009029D">
              <w:rPr>
                <w:sz w:val="22"/>
                <w:szCs w:val="22"/>
              </w:rPr>
              <w:t>had previously been</w:t>
            </w:r>
            <w:r>
              <w:rPr>
                <w:sz w:val="22"/>
                <w:szCs w:val="22"/>
              </w:rPr>
              <w:t xml:space="preserve"> </w:t>
            </w:r>
            <w:r w:rsidRPr="00491589">
              <w:rPr>
                <w:b/>
                <w:bCs/>
                <w:sz w:val="22"/>
                <w:szCs w:val="22"/>
              </w:rPr>
              <w:t>AGREED</w:t>
            </w:r>
            <w:r>
              <w:rPr>
                <w:sz w:val="22"/>
                <w:szCs w:val="22"/>
              </w:rPr>
              <w:t xml:space="preserve"> to review the position once</w:t>
            </w:r>
            <w:r w:rsidR="00DF5868">
              <w:rPr>
                <w:sz w:val="22"/>
                <w:szCs w:val="22"/>
              </w:rPr>
              <w:t xml:space="preserve"> pandemic</w:t>
            </w:r>
            <w:r>
              <w:rPr>
                <w:sz w:val="22"/>
                <w:szCs w:val="22"/>
              </w:rPr>
              <w:t xml:space="preserve"> restrictions had eased. </w:t>
            </w:r>
          </w:p>
          <w:p w14:paraId="4607EEE9" w14:textId="39653F21" w:rsidR="000406F6" w:rsidRDefault="000406F6" w:rsidP="0063345A">
            <w:pPr>
              <w:pStyle w:val="Itemlevel1"/>
              <w:tabs>
                <w:tab w:val="clear" w:pos="1134"/>
                <w:tab w:val="left" w:pos="952"/>
                <w:tab w:val="left" w:pos="1428"/>
              </w:tabs>
              <w:spacing w:before="0"/>
              <w:rPr>
                <w:sz w:val="22"/>
                <w:szCs w:val="22"/>
              </w:rPr>
            </w:pPr>
          </w:p>
          <w:p w14:paraId="7C33B0B2" w14:textId="3430814F" w:rsidR="000406F6" w:rsidRDefault="000406F6" w:rsidP="0063345A">
            <w:pPr>
              <w:pStyle w:val="Itemlevel1"/>
              <w:tabs>
                <w:tab w:val="clear" w:pos="1134"/>
                <w:tab w:val="left" w:pos="952"/>
                <w:tab w:val="left" w:pos="1428"/>
              </w:tabs>
              <w:spacing w:before="0"/>
              <w:rPr>
                <w:sz w:val="22"/>
                <w:szCs w:val="22"/>
              </w:rPr>
            </w:pPr>
            <w:r>
              <w:rPr>
                <w:sz w:val="22"/>
                <w:szCs w:val="22"/>
              </w:rPr>
              <w:t xml:space="preserve">Cllr. Boyer noted that the SIDs were not </w:t>
            </w:r>
            <w:r w:rsidR="00CE2711">
              <w:rPr>
                <w:sz w:val="22"/>
                <w:szCs w:val="22"/>
              </w:rPr>
              <w:t xml:space="preserve">currently </w:t>
            </w:r>
            <w:r>
              <w:rPr>
                <w:sz w:val="22"/>
                <w:szCs w:val="22"/>
              </w:rPr>
              <w:t xml:space="preserve">operational as the batteries </w:t>
            </w:r>
            <w:r w:rsidR="00CE2711">
              <w:rPr>
                <w:sz w:val="22"/>
                <w:szCs w:val="22"/>
              </w:rPr>
              <w:t xml:space="preserve">in them </w:t>
            </w:r>
            <w:r>
              <w:rPr>
                <w:sz w:val="22"/>
                <w:szCs w:val="22"/>
              </w:rPr>
              <w:t xml:space="preserve">had expired and it was not deemed essential travel to change them. </w:t>
            </w:r>
          </w:p>
          <w:p w14:paraId="1538598B" w14:textId="2DCFDA5A" w:rsidR="000406F6" w:rsidRDefault="000406F6" w:rsidP="0063345A">
            <w:pPr>
              <w:pStyle w:val="Itemlevel1"/>
              <w:tabs>
                <w:tab w:val="clear" w:pos="1134"/>
                <w:tab w:val="left" w:pos="952"/>
                <w:tab w:val="left" w:pos="1428"/>
              </w:tabs>
              <w:spacing w:before="0"/>
              <w:rPr>
                <w:sz w:val="22"/>
                <w:szCs w:val="22"/>
              </w:rPr>
            </w:pPr>
          </w:p>
          <w:p w14:paraId="53B44F47" w14:textId="21A53C87" w:rsidR="000406F6" w:rsidRDefault="000406F6" w:rsidP="0063345A">
            <w:pPr>
              <w:pStyle w:val="Itemlevel1"/>
              <w:tabs>
                <w:tab w:val="clear" w:pos="1134"/>
                <w:tab w:val="left" w:pos="952"/>
                <w:tab w:val="left" w:pos="1428"/>
              </w:tabs>
              <w:spacing w:before="0"/>
              <w:rPr>
                <w:sz w:val="22"/>
                <w:szCs w:val="22"/>
              </w:rPr>
            </w:pPr>
            <w:r>
              <w:rPr>
                <w:sz w:val="22"/>
                <w:szCs w:val="22"/>
              </w:rPr>
              <w:t xml:space="preserve">It was </w:t>
            </w:r>
            <w:r>
              <w:rPr>
                <w:b/>
                <w:bCs/>
                <w:sz w:val="22"/>
                <w:szCs w:val="22"/>
              </w:rPr>
              <w:t xml:space="preserve">AGREED </w:t>
            </w:r>
            <w:r>
              <w:rPr>
                <w:sz w:val="22"/>
                <w:szCs w:val="22"/>
              </w:rPr>
              <w:t xml:space="preserve">that the Clerk would issue a letter to Cllr. Boyer confirming that this was an essential journey due </w:t>
            </w:r>
            <w:r w:rsidR="00064B00">
              <w:rPr>
                <w:sz w:val="22"/>
                <w:szCs w:val="22"/>
              </w:rPr>
              <w:t>to increased</w:t>
            </w:r>
            <w:r>
              <w:rPr>
                <w:sz w:val="22"/>
                <w:szCs w:val="22"/>
              </w:rPr>
              <w:t xml:space="preserve"> speeding in the parish</w:t>
            </w:r>
            <w:r w:rsidR="00CE2711">
              <w:rPr>
                <w:sz w:val="22"/>
                <w:szCs w:val="22"/>
              </w:rPr>
              <w:t xml:space="preserve">. </w:t>
            </w:r>
          </w:p>
          <w:p w14:paraId="3345F8FE" w14:textId="1E6DE857" w:rsidR="00CE2711" w:rsidRDefault="00CE2711" w:rsidP="0063345A">
            <w:pPr>
              <w:pStyle w:val="Itemlevel1"/>
              <w:tabs>
                <w:tab w:val="clear" w:pos="1134"/>
                <w:tab w:val="left" w:pos="952"/>
                <w:tab w:val="left" w:pos="1428"/>
              </w:tabs>
              <w:spacing w:before="0"/>
              <w:rPr>
                <w:sz w:val="22"/>
                <w:szCs w:val="22"/>
              </w:rPr>
            </w:pPr>
          </w:p>
          <w:p w14:paraId="797710B1" w14:textId="7E81F3D0" w:rsidR="00CE2711" w:rsidRDefault="00CE2711" w:rsidP="0063345A">
            <w:pPr>
              <w:pStyle w:val="Itemlevel1"/>
              <w:tabs>
                <w:tab w:val="clear" w:pos="1134"/>
                <w:tab w:val="left" w:pos="952"/>
                <w:tab w:val="left" w:pos="1428"/>
              </w:tabs>
              <w:spacing w:before="0"/>
              <w:rPr>
                <w:sz w:val="22"/>
                <w:szCs w:val="22"/>
              </w:rPr>
            </w:pPr>
            <w:r>
              <w:rPr>
                <w:sz w:val="22"/>
                <w:szCs w:val="22"/>
              </w:rPr>
              <w:t xml:space="preserve">Cllr. Boyer undertook to write an article for the parish newsletter on speeding issues for publication prior to the Police and Commissioner elections taking place in May 2021. </w:t>
            </w:r>
          </w:p>
          <w:p w14:paraId="28719C67" w14:textId="77777777" w:rsidR="00AA2B93" w:rsidRPr="00D23A20" w:rsidRDefault="00AA2B93" w:rsidP="00CE2711">
            <w:pPr>
              <w:pStyle w:val="Itemlevel1"/>
              <w:tabs>
                <w:tab w:val="clear" w:pos="1134"/>
                <w:tab w:val="left" w:pos="952"/>
                <w:tab w:val="left" w:pos="1428"/>
              </w:tabs>
              <w:spacing w:before="0"/>
              <w:rPr>
                <w:sz w:val="22"/>
                <w:szCs w:val="22"/>
              </w:rPr>
            </w:pPr>
          </w:p>
        </w:tc>
      </w:tr>
      <w:tr w:rsidR="00633065" w:rsidRPr="00745FC5" w14:paraId="584143B5" w14:textId="77777777" w:rsidTr="00A11EC3">
        <w:trPr>
          <w:trHeight w:val="483"/>
        </w:trPr>
        <w:tc>
          <w:tcPr>
            <w:tcW w:w="1242" w:type="dxa"/>
            <w:shd w:val="clear" w:color="auto" w:fill="auto"/>
          </w:tcPr>
          <w:p w14:paraId="2B1D0776" w14:textId="77777777" w:rsidR="00633065" w:rsidRPr="00D23A20" w:rsidRDefault="00633065" w:rsidP="00651F95">
            <w:pPr>
              <w:pStyle w:val="Itemlevel1"/>
              <w:tabs>
                <w:tab w:val="clear" w:pos="1134"/>
                <w:tab w:val="left" w:pos="952"/>
              </w:tabs>
              <w:spacing w:before="0"/>
              <w:rPr>
                <w:sz w:val="22"/>
                <w:szCs w:val="22"/>
              </w:rPr>
            </w:pPr>
          </w:p>
        </w:tc>
        <w:tc>
          <w:tcPr>
            <w:tcW w:w="8647" w:type="dxa"/>
            <w:shd w:val="clear" w:color="auto" w:fill="auto"/>
          </w:tcPr>
          <w:p w14:paraId="1F64505F" w14:textId="77777777" w:rsidR="00CE2711" w:rsidRDefault="00633065" w:rsidP="008F72B4">
            <w:pPr>
              <w:pStyle w:val="Itemlevel1"/>
              <w:tabs>
                <w:tab w:val="clear" w:pos="1134"/>
                <w:tab w:val="left" w:pos="952"/>
                <w:tab w:val="left" w:pos="1428"/>
              </w:tabs>
              <w:spacing w:before="0"/>
              <w:rPr>
                <w:bCs/>
                <w:sz w:val="22"/>
                <w:szCs w:val="22"/>
                <w:lang w:val="en-GB"/>
              </w:rPr>
            </w:pPr>
            <w:r w:rsidRPr="00D23A20">
              <w:rPr>
                <w:sz w:val="22"/>
                <w:szCs w:val="22"/>
              </w:rPr>
              <w:t xml:space="preserve">88.2 </w:t>
            </w:r>
            <w:r w:rsidR="0009029D" w:rsidRPr="00CE2711">
              <w:rPr>
                <w:bCs/>
                <w:sz w:val="22"/>
                <w:szCs w:val="22"/>
                <w:u w:val="single"/>
                <w:lang w:val="en-GB"/>
              </w:rPr>
              <w:t xml:space="preserve">Clerk to </w:t>
            </w:r>
            <w:r w:rsidR="006832AA" w:rsidRPr="00CE2711">
              <w:rPr>
                <w:bCs/>
                <w:sz w:val="22"/>
                <w:szCs w:val="22"/>
                <w:u w:val="single"/>
                <w:lang w:val="en-GB"/>
              </w:rPr>
              <w:t>obtain</w:t>
            </w:r>
            <w:r w:rsidR="0009029D" w:rsidRPr="00CE2711">
              <w:rPr>
                <w:bCs/>
                <w:sz w:val="22"/>
                <w:szCs w:val="22"/>
                <w:u w:val="single"/>
                <w:lang w:val="en-GB"/>
              </w:rPr>
              <w:t xml:space="preserve"> </w:t>
            </w:r>
            <w:r w:rsidR="008723EC" w:rsidRPr="00CE2711">
              <w:rPr>
                <w:bCs/>
                <w:sz w:val="22"/>
                <w:szCs w:val="22"/>
                <w:u w:val="single"/>
                <w:lang w:val="en-GB"/>
              </w:rPr>
              <w:t>details of a contact</w:t>
            </w:r>
            <w:r w:rsidR="006832AA" w:rsidRPr="00CE2711">
              <w:rPr>
                <w:bCs/>
                <w:sz w:val="22"/>
                <w:szCs w:val="22"/>
                <w:u w:val="single"/>
                <w:lang w:val="en-GB"/>
              </w:rPr>
              <w:t xml:space="preserve"> in </w:t>
            </w:r>
            <w:r w:rsidR="00DF5868" w:rsidRPr="00CE2711">
              <w:rPr>
                <w:bCs/>
                <w:sz w:val="22"/>
                <w:szCs w:val="22"/>
                <w:u w:val="single"/>
                <w:lang w:val="en-GB"/>
              </w:rPr>
              <w:t>Thames Valley Pol</w:t>
            </w:r>
            <w:r w:rsidR="00D410FD" w:rsidRPr="00CE2711">
              <w:rPr>
                <w:bCs/>
                <w:sz w:val="22"/>
                <w:szCs w:val="22"/>
                <w:u w:val="single"/>
                <w:lang w:val="en-GB"/>
              </w:rPr>
              <w:t>i</w:t>
            </w:r>
            <w:r w:rsidR="00DF5868" w:rsidRPr="00CE2711">
              <w:rPr>
                <w:bCs/>
                <w:sz w:val="22"/>
                <w:szCs w:val="22"/>
                <w:u w:val="single"/>
                <w:lang w:val="en-GB"/>
              </w:rPr>
              <w:t xml:space="preserve">ce </w:t>
            </w:r>
            <w:proofErr w:type="gramStart"/>
            <w:r w:rsidR="00DF5868" w:rsidRPr="00CE2711">
              <w:rPr>
                <w:bCs/>
                <w:sz w:val="22"/>
                <w:szCs w:val="22"/>
                <w:u w:val="single"/>
                <w:lang w:val="en-GB"/>
              </w:rPr>
              <w:t xml:space="preserve">in </w:t>
            </w:r>
            <w:r w:rsidR="006832AA" w:rsidRPr="00CE2711">
              <w:rPr>
                <w:bCs/>
                <w:sz w:val="22"/>
                <w:szCs w:val="22"/>
                <w:u w:val="single"/>
                <w:lang w:val="en-GB"/>
              </w:rPr>
              <w:t>order to</w:t>
            </w:r>
            <w:proofErr w:type="gramEnd"/>
            <w:r w:rsidR="006832AA" w:rsidRPr="00CE2711">
              <w:rPr>
                <w:bCs/>
                <w:sz w:val="22"/>
                <w:szCs w:val="22"/>
                <w:u w:val="single"/>
                <w:lang w:val="en-GB"/>
              </w:rPr>
              <w:t xml:space="preserve"> invite them to the next meeting.</w:t>
            </w:r>
            <w:r w:rsidR="006832AA">
              <w:rPr>
                <w:bCs/>
                <w:sz w:val="22"/>
                <w:szCs w:val="22"/>
                <w:lang w:val="en-GB"/>
              </w:rPr>
              <w:t xml:space="preserve"> </w:t>
            </w:r>
            <w:r w:rsidR="00284CED">
              <w:rPr>
                <w:bCs/>
                <w:sz w:val="22"/>
                <w:szCs w:val="22"/>
                <w:lang w:val="en-GB"/>
              </w:rPr>
              <w:t xml:space="preserve"> </w:t>
            </w:r>
          </w:p>
          <w:p w14:paraId="5454E77B" w14:textId="401E4251" w:rsidR="00D410FD" w:rsidRPr="00CE2711" w:rsidRDefault="00284CED" w:rsidP="008F72B4">
            <w:pPr>
              <w:pStyle w:val="Itemlevel1"/>
              <w:tabs>
                <w:tab w:val="clear" w:pos="1134"/>
                <w:tab w:val="left" w:pos="952"/>
                <w:tab w:val="left" w:pos="1428"/>
              </w:tabs>
              <w:spacing w:before="0"/>
              <w:rPr>
                <w:sz w:val="22"/>
                <w:szCs w:val="22"/>
              </w:rPr>
            </w:pPr>
            <w:r>
              <w:rPr>
                <w:bCs/>
                <w:sz w:val="22"/>
                <w:szCs w:val="22"/>
                <w:lang w:val="en-GB"/>
              </w:rPr>
              <w:t>Th</w:t>
            </w:r>
            <w:r w:rsidR="00334D49">
              <w:rPr>
                <w:bCs/>
                <w:sz w:val="22"/>
                <w:szCs w:val="22"/>
                <w:lang w:val="en-GB"/>
              </w:rPr>
              <w:t>e ex-police officer in charge of reviewing speed change requests was contacted by the Clerk who stressed that as an independent he could not discuss specific points nor would he attend a parish meeting to discuss the issue. Th</w:t>
            </w:r>
            <w:r>
              <w:rPr>
                <w:bCs/>
                <w:sz w:val="22"/>
                <w:szCs w:val="22"/>
                <w:lang w:val="en-GB"/>
              </w:rPr>
              <w:t xml:space="preserve">is matter was noted as </w:t>
            </w:r>
            <w:r w:rsidR="00334D49">
              <w:rPr>
                <w:bCs/>
                <w:sz w:val="22"/>
                <w:szCs w:val="22"/>
                <w:lang w:val="en-GB"/>
              </w:rPr>
              <w:t xml:space="preserve">complete. </w:t>
            </w:r>
            <w:r>
              <w:rPr>
                <w:bCs/>
                <w:sz w:val="22"/>
                <w:szCs w:val="22"/>
                <w:lang w:val="en-GB"/>
              </w:rPr>
              <w:t xml:space="preserve"> </w:t>
            </w:r>
          </w:p>
        </w:tc>
      </w:tr>
      <w:tr w:rsidR="00633065" w:rsidRPr="00745FC5" w14:paraId="07899905" w14:textId="77777777" w:rsidTr="00A11EC3">
        <w:tc>
          <w:tcPr>
            <w:tcW w:w="1242" w:type="dxa"/>
            <w:shd w:val="clear" w:color="auto" w:fill="auto"/>
          </w:tcPr>
          <w:p w14:paraId="5ACF516A" w14:textId="77777777" w:rsidR="00633065" w:rsidRPr="00D23A20" w:rsidRDefault="00633065" w:rsidP="00AC072A">
            <w:pPr>
              <w:pStyle w:val="Itemlevel1"/>
              <w:tabs>
                <w:tab w:val="clear" w:pos="1134"/>
                <w:tab w:val="left" w:pos="952"/>
                <w:tab w:val="left" w:pos="1428"/>
              </w:tabs>
              <w:spacing w:before="0"/>
              <w:rPr>
                <w:sz w:val="22"/>
                <w:szCs w:val="22"/>
              </w:rPr>
            </w:pPr>
          </w:p>
        </w:tc>
        <w:tc>
          <w:tcPr>
            <w:tcW w:w="8647" w:type="dxa"/>
            <w:shd w:val="clear" w:color="auto" w:fill="auto"/>
          </w:tcPr>
          <w:p w14:paraId="5E734777" w14:textId="6879985E" w:rsidR="00633065" w:rsidRPr="00D23A20" w:rsidRDefault="00633065" w:rsidP="0093231C">
            <w:pPr>
              <w:tabs>
                <w:tab w:val="left" w:pos="1222"/>
              </w:tabs>
              <w:rPr>
                <w:rFonts w:ascii="Calibri" w:hAnsi="Calibri" w:cs="Calibri"/>
                <w:b/>
                <w:bCs/>
                <w:sz w:val="22"/>
                <w:szCs w:val="22"/>
              </w:rPr>
            </w:pPr>
          </w:p>
        </w:tc>
      </w:tr>
      <w:tr w:rsidR="00633065" w:rsidRPr="00745FC5" w14:paraId="477268F4" w14:textId="77777777" w:rsidTr="00A11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tcBorders>
              <w:top w:val="nil"/>
              <w:left w:val="nil"/>
              <w:bottom w:val="nil"/>
              <w:right w:val="nil"/>
            </w:tcBorders>
            <w:shd w:val="clear" w:color="auto" w:fill="auto"/>
          </w:tcPr>
          <w:p w14:paraId="293F5D54" w14:textId="77777777" w:rsidR="00633065" w:rsidRPr="00D23A20" w:rsidRDefault="00633065" w:rsidP="00633065">
            <w:pPr>
              <w:pStyle w:val="Itemlevel1"/>
              <w:tabs>
                <w:tab w:val="clear" w:pos="1134"/>
                <w:tab w:val="left" w:pos="952"/>
                <w:tab w:val="left" w:pos="1428"/>
              </w:tabs>
              <w:spacing w:before="0"/>
              <w:rPr>
                <w:sz w:val="22"/>
                <w:szCs w:val="22"/>
              </w:rPr>
            </w:pPr>
          </w:p>
        </w:tc>
        <w:tc>
          <w:tcPr>
            <w:tcW w:w="8647" w:type="dxa"/>
            <w:tcBorders>
              <w:top w:val="nil"/>
              <w:left w:val="nil"/>
              <w:bottom w:val="nil"/>
              <w:right w:val="nil"/>
            </w:tcBorders>
            <w:shd w:val="clear" w:color="auto" w:fill="auto"/>
          </w:tcPr>
          <w:p w14:paraId="0A419AA4" w14:textId="77777777" w:rsidR="00633065" w:rsidRDefault="00633065" w:rsidP="00633065">
            <w:pPr>
              <w:pStyle w:val="Itemlevel1"/>
              <w:tabs>
                <w:tab w:val="clear" w:pos="1134"/>
                <w:tab w:val="left" w:pos="952"/>
                <w:tab w:val="left" w:pos="1428"/>
              </w:tabs>
              <w:spacing w:before="0"/>
              <w:rPr>
                <w:b/>
                <w:bCs/>
                <w:sz w:val="22"/>
                <w:szCs w:val="22"/>
              </w:rPr>
            </w:pPr>
            <w:r w:rsidRPr="00D23A20">
              <w:rPr>
                <w:b/>
                <w:bCs/>
                <w:sz w:val="22"/>
                <w:szCs w:val="22"/>
              </w:rPr>
              <w:t xml:space="preserve">General  </w:t>
            </w:r>
          </w:p>
          <w:p w14:paraId="7EEC39CD" w14:textId="5B0FDA96" w:rsidR="00064B00" w:rsidRPr="00D23A20" w:rsidRDefault="00064B00" w:rsidP="00633065">
            <w:pPr>
              <w:pStyle w:val="Itemlevel1"/>
              <w:tabs>
                <w:tab w:val="clear" w:pos="1134"/>
                <w:tab w:val="left" w:pos="952"/>
                <w:tab w:val="left" w:pos="1428"/>
              </w:tabs>
              <w:spacing w:before="0"/>
              <w:rPr>
                <w:sz w:val="22"/>
                <w:szCs w:val="22"/>
              </w:rPr>
            </w:pPr>
          </w:p>
        </w:tc>
      </w:tr>
      <w:tr w:rsidR="00633065" w:rsidRPr="00745FC5" w14:paraId="3244F2EE" w14:textId="77777777" w:rsidTr="00A11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tcBorders>
              <w:top w:val="nil"/>
              <w:left w:val="nil"/>
              <w:bottom w:val="nil"/>
              <w:right w:val="nil"/>
            </w:tcBorders>
            <w:shd w:val="clear" w:color="auto" w:fill="auto"/>
          </w:tcPr>
          <w:p w14:paraId="0B313FAC" w14:textId="77777777" w:rsidR="00633065" w:rsidRPr="00D23A20" w:rsidRDefault="00633065" w:rsidP="00633065">
            <w:pPr>
              <w:pStyle w:val="Itemlevel1"/>
              <w:tabs>
                <w:tab w:val="clear" w:pos="1134"/>
                <w:tab w:val="left" w:pos="952"/>
                <w:tab w:val="left" w:pos="1428"/>
              </w:tabs>
              <w:spacing w:before="0"/>
              <w:rPr>
                <w:sz w:val="22"/>
                <w:szCs w:val="22"/>
              </w:rPr>
            </w:pPr>
          </w:p>
        </w:tc>
        <w:tc>
          <w:tcPr>
            <w:tcW w:w="8647" w:type="dxa"/>
            <w:tcBorders>
              <w:top w:val="nil"/>
              <w:left w:val="nil"/>
              <w:bottom w:val="nil"/>
              <w:right w:val="nil"/>
            </w:tcBorders>
            <w:shd w:val="clear" w:color="auto" w:fill="auto"/>
          </w:tcPr>
          <w:p w14:paraId="7B645397" w14:textId="77777777" w:rsidR="00633065" w:rsidRPr="00D23A20" w:rsidRDefault="00633065" w:rsidP="00633065">
            <w:pPr>
              <w:pStyle w:val="Itemlevel1"/>
              <w:tabs>
                <w:tab w:val="clear" w:pos="1134"/>
                <w:tab w:val="left" w:pos="952"/>
                <w:tab w:val="left" w:pos="1428"/>
              </w:tabs>
              <w:spacing w:before="0"/>
              <w:rPr>
                <w:sz w:val="22"/>
                <w:szCs w:val="22"/>
              </w:rPr>
            </w:pPr>
            <w:r w:rsidRPr="00D23A20">
              <w:rPr>
                <w:sz w:val="22"/>
                <w:szCs w:val="22"/>
              </w:rPr>
              <w:t xml:space="preserve">90.0 </w:t>
            </w:r>
            <w:r w:rsidRPr="00D23A20">
              <w:rPr>
                <w:sz w:val="22"/>
                <w:szCs w:val="22"/>
                <w:u w:val="single"/>
              </w:rPr>
              <w:t>Cllr James to produce text regarding our legal framework to place in our Standing Orders regarding our procedure for contracts and work orders.</w:t>
            </w:r>
          </w:p>
          <w:p w14:paraId="52E7CB34" w14:textId="76396E67" w:rsidR="00633065" w:rsidRPr="00D23A20" w:rsidRDefault="0009029D" w:rsidP="00633065">
            <w:pPr>
              <w:pStyle w:val="Itemlevel1"/>
              <w:tabs>
                <w:tab w:val="clear" w:pos="1134"/>
                <w:tab w:val="left" w:pos="952"/>
                <w:tab w:val="left" w:pos="1428"/>
              </w:tabs>
              <w:spacing w:before="0"/>
              <w:rPr>
                <w:sz w:val="22"/>
                <w:szCs w:val="22"/>
              </w:rPr>
            </w:pPr>
            <w:r>
              <w:rPr>
                <w:sz w:val="22"/>
                <w:szCs w:val="22"/>
              </w:rPr>
              <w:lastRenderedPageBreak/>
              <w:t xml:space="preserve">Cllr. James confirmed that this would be available for review by </w:t>
            </w:r>
            <w:r w:rsidR="00D410FD">
              <w:rPr>
                <w:sz w:val="22"/>
                <w:szCs w:val="22"/>
              </w:rPr>
              <w:t xml:space="preserve">the Finance </w:t>
            </w:r>
            <w:r>
              <w:rPr>
                <w:sz w:val="22"/>
                <w:szCs w:val="22"/>
              </w:rPr>
              <w:t>&amp;</w:t>
            </w:r>
            <w:r w:rsidR="008723EC">
              <w:rPr>
                <w:sz w:val="22"/>
                <w:szCs w:val="22"/>
              </w:rPr>
              <w:t xml:space="preserve"> </w:t>
            </w:r>
            <w:r>
              <w:rPr>
                <w:sz w:val="22"/>
                <w:szCs w:val="22"/>
              </w:rPr>
              <w:t>G</w:t>
            </w:r>
            <w:r w:rsidR="00D410FD">
              <w:rPr>
                <w:sz w:val="22"/>
                <w:szCs w:val="22"/>
              </w:rPr>
              <w:t xml:space="preserve">eneral </w:t>
            </w:r>
            <w:r>
              <w:rPr>
                <w:sz w:val="22"/>
                <w:szCs w:val="22"/>
              </w:rPr>
              <w:t>P</w:t>
            </w:r>
            <w:r w:rsidR="00D410FD">
              <w:rPr>
                <w:sz w:val="22"/>
                <w:szCs w:val="22"/>
              </w:rPr>
              <w:t>urposes committee</w:t>
            </w:r>
            <w:r>
              <w:rPr>
                <w:sz w:val="22"/>
                <w:szCs w:val="22"/>
              </w:rPr>
              <w:t xml:space="preserve"> in March 2021. </w:t>
            </w:r>
          </w:p>
          <w:p w14:paraId="216B73C4" w14:textId="77777777" w:rsidR="00633065" w:rsidRPr="00D23A20" w:rsidRDefault="00633065" w:rsidP="00633065">
            <w:pPr>
              <w:pStyle w:val="Itemlevel1"/>
              <w:tabs>
                <w:tab w:val="clear" w:pos="1134"/>
                <w:tab w:val="left" w:pos="952"/>
                <w:tab w:val="left" w:pos="1428"/>
              </w:tabs>
              <w:spacing w:before="0"/>
              <w:rPr>
                <w:sz w:val="22"/>
                <w:szCs w:val="22"/>
              </w:rPr>
            </w:pPr>
            <w:r w:rsidRPr="00D23A20">
              <w:rPr>
                <w:sz w:val="22"/>
                <w:szCs w:val="22"/>
              </w:rPr>
              <w:t xml:space="preserve">   </w:t>
            </w:r>
          </w:p>
        </w:tc>
      </w:tr>
      <w:tr w:rsidR="00D23A20" w:rsidRPr="00745FC5" w14:paraId="60DF94D9" w14:textId="77777777" w:rsidTr="00A11EC3">
        <w:trPr>
          <w:trHeight w:val="616"/>
        </w:trPr>
        <w:tc>
          <w:tcPr>
            <w:tcW w:w="1242" w:type="dxa"/>
            <w:shd w:val="clear" w:color="auto" w:fill="auto"/>
          </w:tcPr>
          <w:p w14:paraId="730C3058" w14:textId="77777777" w:rsidR="00D23A20" w:rsidRPr="00D23A20" w:rsidRDefault="00D23A20" w:rsidP="00D23A20">
            <w:pPr>
              <w:pStyle w:val="Itemlevel1"/>
              <w:tabs>
                <w:tab w:val="clear" w:pos="1134"/>
                <w:tab w:val="left" w:pos="952"/>
              </w:tabs>
              <w:spacing w:before="0"/>
              <w:rPr>
                <w:sz w:val="22"/>
                <w:szCs w:val="22"/>
              </w:rPr>
            </w:pPr>
          </w:p>
        </w:tc>
        <w:tc>
          <w:tcPr>
            <w:tcW w:w="8647" w:type="dxa"/>
            <w:shd w:val="clear" w:color="auto" w:fill="auto"/>
          </w:tcPr>
          <w:p w14:paraId="35A78B91" w14:textId="77777777" w:rsidR="00D23A20" w:rsidRDefault="00D23A20" w:rsidP="00D23A20">
            <w:pPr>
              <w:pStyle w:val="Itemlevel1"/>
              <w:tabs>
                <w:tab w:val="clear" w:pos="1134"/>
                <w:tab w:val="left" w:pos="952"/>
                <w:tab w:val="left" w:pos="1428"/>
              </w:tabs>
              <w:spacing w:before="0"/>
              <w:rPr>
                <w:rFonts w:cs="Calibri"/>
                <w:sz w:val="22"/>
                <w:szCs w:val="22"/>
                <w:u w:val="single"/>
              </w:rPr>
            </w:pPr>
            <w:r w:rsidRPr="00D23A20">
              <w:rPr>
                <w:rFonts w:cs="Calibri"/>
                <w:sz w:val="22"/>
                <w:szCs w:val="22"/>
              </w:rPr>
              <w:t xml:space="preserve">106.1.1 </w:t>
            </w:r>
            <w:r w:rsidRPr="00D23A20">
              <w:rPr>
                <w:rFonts w:cs="Calibri"/>
                <w:sz w:val="22"/>
                <w:szCs w:val="22"/>
                <w:u w:val="single"/>
              </w:rPr>
              <w:t xml:space="preserve">Cllr Lias to get updated from Taylor Wimpey over disputed land at Halfway </w:t>
            </w:r>
            <w:proofErr w:type="gramStart"/>
            <w:r w:rsidRPr="00D23A20">
              <w:rPr>
                <w:rFonts w:cs="Calibri"/>
                <w:sz w:val="22"/>
                <w:szCs w:val="22"/>
                <w:u w:val="single"/>
              </w:rPr>
              <w:t>cottage</w:t>
            </w:r>
            <w:proofErr w:type="gramEnd"/>
          </w:p>
          <w:p w14:paraId="77A20D38" w14:textId="6929C7F2" w:rsidR="003256BB" w:rsidRDefault="003256BB" w:rsidP="00D23A20">
            <w:pPr>
              <w:pStyle w:val="Itemlevel1"/>
              <w:tabs>
                <w:tab w:val="clear" w:pos="1134"/>
                <w:tab w:val="left" w:pos="952"/>
                <w:tab w:val="left" w:pos="1428"/>
              </w:tabs>
              <w:spacing w:before="0"/>
              <w:rPr>
                <w:rFonts w:cs="Calibri"/>
                <w:bCs/>
                <w:sz w:val="22"/>
                <w:szCs w:val="22"/>
                <w:lang w:val="en-GB"/>
              </w:rPr>
            </w:pPr>
            <w:r w:rsidRPr="003256BB">
              <w:rPr>
                <w:rFonts w:cs="Calibri"/>
                <w:bCs/>
                <w:sz w:val="22"/>
                <w:szCs w:val="22"/>
                <w:lang w:val="en-GB"/>
              </w:rPr>
              <w:t>Cllr. Lias confirmed t</w:t>
            </w:r>
            <w:r w:rsidR="00496A54">
              <w:rPr>
                <w:rFonts w:cs="Calibri"/>
                <w:bCs/>
                <w:sz w:val="22"/>
                <w:szCs w:val="22"/>
                <w:lang w:val="en-GB"/>
              </w:rPr>
              <w:t xml:space="preserve">hat he had spoken to Taylor Wimpey. </w:t>
            </w:r>
            <w:r w:rsidR="00064B00">
              <w:rPr>
                <w:rFonts w:cs="Calibri"/>
                <w:bCs/>
                <w:sz w:val="22"/>
                <w:szCs w:val="22"/>
                <w:lang w:val="en-GB"/>
              </w:rPr>
              <w:t>Existing issues had been resolved and a</w:t>
            </w:r>
            <w:r w:rsidR="00496A54">
              <w:rPr>
                <w:rFonts w:cs="Calibri"/>
                <w:bCs/>
                <w:sz w:val="22"/>
                <w:szCs w:val="22"/>
                <w:lang w:val="en-GB"/>
              </w:rPr>
              <w:t xml:space="preserve"> planning application </w:t>
            </w:r>
            <w:r w:rsidR="00064B00">
              <w:rPr>
                <w:rFonts w:cs="Calibri"/>
                <w:bCs/>
                <w:sz w:val="22"/>
                <w:szCs w:val="22"/>
                <w:lang w:val="en-GB"/>
              </w:rPr>
              <w:t xml:space="preserve">for the junction </w:t>
            </w:r>
            <w:r w:rsidR="00496A54">
              <w:rPr>
                <w:rFonts w:cs="Calibri"/>
                <w:bCs/>
                <w:sz w:val="22"/>
                <w:szCs w:val="22"/>
                <w:lang w:val="en-GB"/>
              </w:rPr>
              <w:t>had</w:t>
            </w:r>
            <w:r w:rsidR="00CE2711">
              <w:rPr>
                <w:rFonts w:cs="Calibri"/>
                <w:bCs/>
                <w:sz w:val="22"/>
                <w:szCs w:val="22"/>
                <w:lang w:val="en-GB"/>
              </w:rPr>
              <w:t xml:space="preserve"> now</w:t>
            </w:r>
            <w:r w:rsidR="00496A54">
              <w:rPr>
                <w:rFonts w:cs="Calibri"/>
                <w:bCs/>
                <w:sz w:val="22"/>
                <w:szCs w:val="22"/>
                <w:lang w:val="en-GB"/>
              </w:rPr>
              <w:t xml:space="preserve"> been submitted. Taylor Wimpey hope</w:t>
            </w:r>
            <w:r w:rsidR="00064B00">
              <w:rPr>
                <w:rFonts w:cs="Calibri"/>
                <w:bCs/>
                <w:sz w:val="22"/>
                <w:szCs w:val="22"/>
                <w:lang w:val="en-GB"/>
              </w:rPr>
              <w:t>d</w:t>
            </w:r>
            <w:r w:rsidR="00496A54">
              <w:rPr>
                <w:rFonts w:cs="Calibri"/>
                <w:bCs/>
                <w:sz w:val="22"/>
                <w:szCs w:val="22"/>
                <w:lang w:val="en-GB"/>
              </w:rPr>
              <w:t xml:space="preserve"> to </w:t>
            </w:r>
            <w:r w:rsidR="00CE2711">
              <w:rPr>
                <w:rFonts w:cs="Calibri"/>
                <w:bCs/>
                <w:sz w:val="22"/>
                <w:szCs w:val="22"/>
                <w:lang w:val="en-GB"/>
              </w:rPr>
              <w:t>carry out work on the</w:t>
            </w:r>
            <w:r w:rsidR="00496A54">
              <w:rPr>
                <w:rFonts w:cs="Calibri"/>
                <w:bCs/>
                <w:sz w:val="22"/>
                <w:szCs w:val="22"/>
                <w:lang w:val="en-GB"/>
              </w:rPr>
              <w:t xml:space="preserve"> junction in Summer/Autumn</w:t>
            </w:r>
            <w:r w:rsidR="001D397A">
              <w:rPr>
                <w:rFonts w:cs="Calibri"/>
                <w:bCs/>
                <w:sz w:val="22"/>
                <w:szCs w:val="22"/>
                <w:lang w:val="en-GB"/>
              </w:rPr>
              <w:t xml:space="preserve"> </w:t>
            </w:r>
            <w:r w:rsidR="00CE2711">
              <w:rPr>
                <w:rFonts w:cs="Calibri"/>
                <w:bCs/>
                <w:sz w:val="22"/>
                <w:szCs w:val="22"/>
                <w:lang w:val="en-GB"/>
              </w:rPr>
              <w:t xml:space="preserve">2021 which was also when </w:t>
            </w:r>
            <w:r w:rsidR="001D397A">
              <w:rPr>
                <w:rFonts w:cs="Calibri"/>
                <w:bCs/>
                <w:sz w:val="22"/>
                <w:szCs w:val="22"/>
                <w:lang w:val="en-GB"/>
              </w:rPr>
              <w:t xml:space="preserve">movement of playground might occur. </w:t>
            </w:r>
            <w:r w:rsidR="00496A54">
              <w:rPr>
                <w:rFonts w:cs="Calibri"/>
                <w:bCs/>
                <w:sz w:val="22"/>
                <w:szCs w:val="22"/>
                <w:lang w:val="en-GB"/>
              </w:rPr>
              <w:t xml:space="preserve"> </w:t>
            </w:r>
          </w:p>
          <w:p w14:paraId="1EE20B7E" w14:textId="77777777" w:rsidR="003256BB" w:rsidRPr="003256BB" w:rsidRDefault="003256BB" w:rsidP="00D23A20">
            <w:pPr>
              <w:pStyle w:val="Itemlevel1"/>
              <w:tabs>
                <w:tab w:val="clear" w:pos="1134"/>
                <w:tab w:val="left" w:pos="952"/>
                <w:tab w:val="left" w:pos="1428"/>
              </w:tabs>
              <w:spacing w:before="0"/>
              <w:rPr>
                <w:rFonts w:cs="Calibri"/>
                <w:bCs/>
                <w:sz w:val="22"/>
                <w:szCs w:val="22"/>
                <w:lang w:val="en-GB"/>
              </w:rPr>
            </w:pPr>
          </w:p>
        </w:tc>
      </w:tr>
      <w:tr w:rsidR="00B238DD" w:rsidRPr="00745FC5" w14:paraId="0036C755" w14:textId="77777777" w:rsidTr="00A11EC3">
        <w:trPr>
          <w:trHeight w:val="616"/>
        </w:trPr>
        <w:tc>
          <w:tcPr>
            <w:tcW w:w="1242" w:type="dxa"/>
            <w:shd w:val="clear" w:color="auto" w:fill="auto"/>
          </w:tcPr>
          <w:p w14:paraId="4B5123C9" w14:textId="011CA474" w:rsidR="00B238DD" w:rsidRPr="00745FC5" w:rsidRDefault="00B238DD" w:rsidP="00B238DD">
            <w:pPr>
              <w:pStyle w:val="Itemlevel1"/>
              <w:tabs>
                <w:tab w:val="clear" w:pos="1134"/>
                <w:tab w:val="left" w:pos="952"/>
              </w:tabs>
              <w:spacing w:before="0"/>
              <w:rPr>
                <w:sz w:val="22"/>
                <w:szCs w:val="22"/>
              </w:rPr>
            </w:pPr>
          </w:p>
        </w:tc>
        <w:tc>
          <w:tcPr>
            <w:tcW w:w="8647" w:type="dxa"/>
            <w:shd w:val="clear" w:color="auto" w:fill="auto"/>
          </w:tcPr>
          <w:p w14:paraId="023FA135" w14:textId="036AE172" w:rsidR="00B238DD" w:rsidRPr="008510B1" w:rsidRDefault="00B238DD" w:rsidP="00B238DD">
            <w:pPr>
              <w:pStyle w:val="Itemlevel1"/>
              <w:tabs>
                <w:tab w:val="clear" w:pos="1134"/>
                <w:tab w:val="left" w:pos="952"/>
                <w:tab w:val="left" w:pos="1428"/>
              </w:tabs>
              <w:spacing w:before="0"/>
              <w:rPr>
                <w:rFonts w:cs="Calibri"/>
                <w:sz w:val="22"/>
                <w:szCs w:val="22"/>
                <w:u w:val="single"/>
                <w:lang w:val="en-GB"/>
              </w:rPr>
            </w:pPr>
            <w:r w:rsidRPr="008510B1">
              <w:rPr>
                <w:rFonts w:cs="Calibri"/>
                <w:sz w:val="22"/>
                <w:szCs w:val="22"/>
                <w:lang w:val="en-GB"/>
              </w:rPr>
              <w:t xml:space="preserve">6.1.2 </w:t>
            </w:r>
            <w:r w:rsidRPr="008510B1">
              <w:rPr>
                <w:rFonts w:cs="Calibri"/>
                <w:sz w:val="22"/>
                <w:szCs w:val="22"/>
                <w:u w:val="single"/>
                <w:lang w:val="en-GB"/>
              </w:rPr>
              <w:t xml:space="preserve">The Clerk undertook to seek information on whether the </w:t>
            </w:r>
            <w:r w:rsidR="001D397A">
              <w:rPr>
                <w:rFonts w:cs="Calibri"/>
                <w:sz w:val="22"/>
                <w:szCs w:val="22"/>
                <w:u w:val="single"/>
                <w:lang w:val="en-GB"/>
              </w:rPr>
              <w:t xml:space="preserve">One Stop </w:t>
            </w:r>
            <w:r w:rsidRPr="008510B1">
              <w:rPr>
                <w:rFonts w:cs="Calibri"/>
                <w:sz w:val="22"/>
                <w:szCs w:val="22"/>
                <w:u w:val="single"/>
                <w:lang w:val="en-GB"/>
              </w:rPr>
              <w:t>shop had obtained permission for additional activity so that the residents could be informed.</w:t>
            </w:r>
          </w:p>
          <w:p w14:paraId="0EBDF395" w14:textId="5E16685B" w:rsidR="006832AA" w:rsidRPr="007524E7" w:rsidRDefault="006832AA" w:rsidP="00B238DD">
            <w:pPr>
              <w:pStyle w:val="Itemlevel1"/>
              <w:tabs>
                <w:tab w:val="clear" w:pos="1134"/>
                <w:tab w:val="left" w:pos="952"/>
                <w:tab w:val="left" w:pos="1428"/>
              </w:tabs>
              <w:spacing w:before="0"/>
              <w:rPr>
                <w:bCs/>
                <w:sz w:val="22"/>
                <w:szCs w:val="22"/>
                <w:lang w:val="en-GB"/>
              </w:rPr>
            </w:pPr>
            <w:r w:rsidRPr="007524E7">
              <w:rPr>
                <w:bCs/>
                <w:sz w:val="22"/>
                <w:szCs w:val="22"/>
                <w:lang w:val="en-GB"/>
              </w:rPr>
              <w:t xml:space="preserve">The Clerk confirmed that </w:t>
            </w:r>
            <w:r w:rsidR="001D397A" w:rsidRPr="007524E7">
              <w:rPr>
                <w:bCs/>
                <w:sz w:val="22"/>
                <w:szCs w:val="22"/>
                <w:lang w:val="en-GB"/>
              </w:rPr>
              <w:t xml:space="preserve">he had spoken to Jason Varley, WBC, who had stated that no additional permissions had been granted to the One Stop shop and that any violations would be dealt with. </w:t>
            </w:r>
          </w:p>
          <w:p w14:paraId="1CAE5695" w14:textId="673C5EB4" w:rsidR="007524E7" w:rsidRPr="007524E7" w:rsidRDefault="007524E7" w:rsidP="00B238DD">
            <w:pPr>
              <w:pStyle w:val="Itemlevel1"/>
              <w:tabs>
                <w:tab w:val="clear" w:pos="1134"/>
                <w:tab w:val="left" w:pos="952"/>
                <w:tab w:val="left" w:pos="1428"/>
              </w:tabs>
              <w:spacing w:before="0"/>
              <w:rPr>
                <w:bCs/>
                <w:sz w:val="22"/>
                <w:szCs w:val="22"/>
                <w:lang w:val="en-GB"/>
              </w:rPr>
            </w:pPr>
          </w:p>
          <w:p w14:paraId="120A11A9" w14:textId="684C2EEC" w:rsidR="007524E7" w:rsidRPr="007524E7" w:rsidRDefault="007524E7" w:rsidP="00B238DD">
            <w:pPr>
              <w:pStyle w:val="Itemlevel1"/>
              <w:tabs>
                <w:tab w:val="clear" w:pos="1134"/>
                <w:tab w:val="left" w:pos="952"/>
                <w:tab w:val="left" w:pos="1428"/>
              </w:tabs>
              <w:spacing w:before="0"/>
              <w:rPr>
                <w:bCs/>
                <w:sz w:val="22"/>
                <w:szCs w:val="22"/>
                <w:lang w:val="en-GB"/>
              </w:rPr>
            </w:pPr>
            <w:r w:rsidRPr="007524E7">
              <w:rPr>
                <w:bCs/>
                <w:sz w:val="22"/>
                <w:szCs w:val="22"/>
                <w:lang w:val="en-GB"/>
              </w:rPr>
              <w:t xml:space="preserve">It was suggested that SPC’s efforts to ensure that enforcements were followed up by WBC was mentioned in the parish newsletter. </w:t>
            </w:r>
          </w:p>
          <w:p w14:paraId="02D6A9A5" w14:textId="01D2CAE2" w:rsidR="00284CED" w:rsidRPr="008510B1" w:rsidRDefault="00284CED" w:rsidP="00B238DD">
            <w:pPr>
              <w:pStyle w:val="Itemlevel1"/>
              <w:tabs>
                <w:tab w:val="clear" w:pos="1134"/>
                <w:tab w:val="left" w:pos="952"/>
                <w:tab w:val="left" w:pos="1428"/>
              </w:tabs>
              <w:spacing w:before="0"/>
              <w:rPr>
                <w:b/>
                <w:sz w:val="22"/>
                <w:szCs w:val="22"/>
                <w:lang w:val="en-GB"/>
              </w:rPr>
            </w:pPr>
            <w:r w:rsidRPr="008510B1">
              <w:rPr>
                <w:b/>
                <w:sz w:val="22"/>
                <w:szCs w:val="22"/>
                <w:u w:val="single"/>
                <w:lang w:val="en-GB"/>
              </w:rPr>
              <w:t xml:space="preserve"> </w:t>
            </w:r>
          </w:p>
        </w:tc>
      </w:tr>
      <w:tr w:rsidR="0060558D" w:rsidRPr="00745FC5" w14:paraId="4C3C2355" w14:textId="77777777" w:rsidTr="00A11EC3">
        <w:trPr>
          <w:trHeight w:val="1386"/>
        </w:trPr>
        <w:tc>
          <w:tcPr>
            <w:tcW w:w="1242" w:type="dxa"/>
            <w:shd w:val="clear" w:color="auto" w:fill="auto"/>
          </w:tcPr>
          <w:p w14:paraId="1F60E36D" w14:textId="31826505" w:rsidR="0060558D" w:rsidRPr="00745FC5" w:rsidRDefault="0060558D" w:rsidP="0060558D">
            <w:pPr>
              <w:pStyle w:val="Itemlevel1"/>
              <w:tabs>
                <w:tab w:val="clear" w:pos="1134"/>
                <w:tab w:val="left" w:pos="952"/>
              </w:tabs>
              <w:spacing w:before="0"/>
              <w:rPr>
                <w:sz w:val="22"/>
                <w:szCs w:val="22"/>
              </w:rPr>
            </w:pPr>
            <w:r>
              <w:t>16.1.2</w:t>
            </w:r>
          </w:p>
        </w:tc>
        <w:tc>
          <w:tcPr>
            <w:tcW w:w="8647" w:type="dxa"/>
            <w:shd w:val="clear" w:color="auto" w:fill="auto"/>
          </w:tcPr>
          <w:p w14:paraId="65C46ED8" w14:textId="6F1E738E" w:rsidR="0060558D" w:rsidRPr="007524E7" w:rsidRDefault="0060558D" w:rsidP="0060558D">
            <w:pPr>
              <w:pStyle w:val="Itemlevel1"/>
              <w:tabs>
                <w:tab w:val="clear" w:pos="1134"/>
                <w:tab w:val="left" w:pos="952"/>
                <w:tab w:val="left" w:pos="1428"/>
              </w:tabs>
              <w:spacing w:before="0"/>
              <w:rPr>
                <w:rFonts w:cs="Calibri"/>
                <w:sz w:val="22"/>
                <w:szCs w:val="22"/>
                <w:u w:val="single"/>
                <w:lang w:val="en-GB"/>
              </w:rPr>
            </w:pPr>
            <w:r w:rsidRPr="007524E7">
              <w:rPr>
                <w:rFonts w:cs="Calibri"/>
                <w:sz w:val="22"/>
                <w:szCs w:val="22"/>
                <w:u w:val="single"/>
                <w:lang w:val="en-GB"/>
              </w:rPr>
              <w:t xml:space="preserve">In respect of Parker Close, </w:t>
            </w:r>
            <w:r w:rsidR="001D397A" w:rsidRPr="007524E7">
              <w:rPr>
                <w:rFonts w:cs="Calibri"/>
                <w:sz w:val="22"/>
                <w:szCs w:val="22"/>
                <w:u w:val="single"/>
                <w:lang w:val="en-GB"/>
              </w:rPr>
              <w:t xml:space="preserve">Deputy </w:t>
            </w:r>
            <w:r w:rsidRPr="007524E7">
              <w:rPr>
                <w:rFonts w:cs="Calibri"/>
                <w:sz w:val="22"/>
                <w:szCs w:val="22"/>
                <w:u w:val="single"/>
                <w:lang w:val="en-GB"/>
              </w:rPr>
              <w:t>Clerk to write to enforcements to support the action taken and request that the same action be taken at Teal Grove where protected hedgerow had also been removed.</w:t>
            </w:r>
          </w:p>
          <w:p w14:paraId="63018444" w14:textId="5E462453" w:rsidR="0060558D" w:rsidRPr="007524E7" w:rsidRDefault="001D397A" w:rsidP="0060558D">
            <w:pPr>
              <w:pStyle w:val="Itemlevel1"/>
              <w:tabs>
                <w:tab w:val="clear" w:pos="1134"/>
                <w:tab w:val="left" w:pos="952"/>
                <w:tab w:val="left" w:pos="1428"/>
              </w:tabs>
              <w:spacing w:before="0"/>
              <w:rPr>
                <w:rFonts w:cs="Calibri"/>
                <w:sz w:val="22"/>
                <w:szCs w:val="22"/>
                <w:lang w:val="en-GB"/>
              </w:rPr>
            </w:pPr>
            <w:r w:rsidRPr="007524E7">
              <w:rPr>
                <w:rFonts w:cs="Calibri"/>
                <w:sz w:val="22"/>
                <w:szCs w:val="22"/>
                <w:lang w:val="en-GB"/>
              </w:rPr>
              <w:t xml:space="preserve">The Deputy Clerk </w:t>
            </w:r>
            <w:r w:rsidR="007524E7">
              <w:rPr>
                <w:rFonts w:cs="Calibri"/>
                <w:sz w:val="22"/>
                <w:szCs w:val="22"/>
                <w:lang w:val="en-GB"/>
              </w:rPr>
              <w:t>noted that this issue was ongoing</w:t>
            </w:r>
            <w:r w:rsidRPr="007524E7">
              <w:rPr>
                <w:rFonts w:cs="Calibri"/>
                <w:sz w:val="22"/>
                <w:szCs w:val="22"/>
                <w:lang w:val="en-GB"/>
              </w:rPr>
              <w:t>.</w:t>
            </w:r>
          </w:p>
        </w:tc>
      </w:tr>
      <w:tr w:rsidR="0060558D" w:rsidRPr="00745FC5" w14:paraId="1D89FAC7" w14:textId="77777777" w:rsidTr="00A11EC3">
        <w:trPr>
          <w:trHeight w:val="616"/>
        </w:trPr>
        <w:tc>
          <w:tcPr>
            <w:tcW w:w="1242" w:type="dxa"/>
            <w:shd w:val="clear" w:color="auto" w:fill="auto"/>
          </w:tcPr>
          <w:p w14:paraId="45676D47" w14:textId="6E3594F3" w:rsidR="0060558D" w:rsidRPr="00745FC5" w:rsidRDefault="0060558D" w:rsidP="0060558D">
            <w:pPr>
              <w:pStyle w:val="Itemlevel1"/>
              <w:tabs>
                <w:tab w:val="clear" w:pos="1134"/>
                <w:tab w:val="left" w:pos="952"/>
              </w:tabs>
              <w:spacing w:before="0"/>
              <w:rPr>
                <w:sz w:val="22"/>
                <w:szCs w:val="22"/>
              </w:rPr>
            </w:pPr>
            <w:r>
              <w:t>16.1.3</w:t>
            </w:r>
          </w:p>
        </w:tc>
        <w:tc>
          <w:tcPr>
            <w:tcW w:w="8647" w:type="dxa"/>
            <w:shd w:val="clear" w:color="auto" w:fill="auto"/>
          </w:tcPr>
          <w:p w14:paraId="3C7BFB96" w14:textId="1AF48109" w:rsidR="0060558D" w:rsidRPr="007524E7" w:rsidRDefault="0060558D" w:rsidP="0060558D">
            <w:pPr>
              <w:pStyle w:val="Itemlevel1"/>
              <w:tabs>
                <w:tab w:val="clear" w:pos="1134"/>
                <w:tab w:val="left" w:pos="952"/>
                <w:tab w:val="left" w:pos="1428"/>
              </w:tabs>
              <w:spacing w:before="0"/>
              <w:rPr>
                <w:rFonts w:cs="Calibri"/>
                <w:bCs/>
                <w:sz w:val="22"/>
                <w:szCs w:val="22"/>
                <w:u w:val="single"/>
              </w:rPr>
            </w:pPr>
            <w:r w:rsidRPr="007524E7">
              <w:rPr>
                <w:rFonts w:cs="Calibri"/>
                <w:bCs/>
                <w:sz w:val="22"/>
                <w:szCs w:val="22"/>
                <w:u w:val="single"/>
              </w:rPr>
              <w:t xml:space="preserve">Clerk to write to enforcements to understand how the case at </w:t>
            </w:r>
            <w:proofErr w:type="spellStart"/>
            <w:r w:rsidRPr="007524E7">
              <w:rPr>
                <w:rFonts w:cs="Calibri"/>
                <w:bCs/>
                <w:sz w:val="22"/>
                <w:szCs w:val="22"/>
                <w:u w:val="single"/>
              </w:rPr>
              <w:t>Harwin</w:t>
            </w:r>
            <w:proofErr w:type="spellEnd"/>
            <w:r w:rsidRPr="007524E7">
              <w:rPr>
                <w:rFonts w:cs="Calibri"/>
                <w:bCs/>
                <w:sz w:val="22"/>
                <w:szCs w:val="22"/>
                <w:u w:val="single"/>
              </w:rPr>
              <w:t>, Chapel Lane had been closed when the planning application stated as submitted was not available to view on the planning portal</w:t>
            </w:r>
            <w:r w:rsidR="00064B00">
              <w:rPr>
                <w:rFonts w:cs="Calibri"/>
                <w:bCs/>
                <w:sz w:val="22"/>
                <w:szCs w:val="22"/>
                <w:u w:val="single"/>
              </w:rPr>
              <w:t>.</w:t>
            </w:r>
          </w:p>
          <w:p w14:paraId="145697CF" w14:textId="427EF11B" w:rsidR="007524E7" w:rsidRDefault="001D397A" w:rsidP="0060558D">
            <w:pPr>
              <w:pStyle w:val="Itemlevel1"/>
              <w:tabs>
                <w:tab w:val="clear" w:pos="1134"/>
                <w:tab w:val="left" w:pos="952"/>
                <w:tab w:val="left" w:pos="1428"/>
              </w:tabs>
              <w:spacing w:before="0"/>
              <w:rPr>
                <w:rFonts w:cs="Calibri"/>
                <w:sz w:val="22"/>
                <w:szCs w:val="22"/>
              </w:rPr>
            </w:pPr>
            <w:r w:rsidRPr="007524E7">
              <w:rPr>
                <w:rFonts w:cs="Calibri"/>
                <w:sz w:val="22"/>
                <w:szCs w:val="22"/>
              </w:rPr>
              <w:t>The Deputy Clerk confirmed that she had contacte</w:t>
            </w:r>
            <w:r w:rsidR="007524E7">
              <w:rPr>
                <w:rFonts w:cs="Calibri"/>
                <w:sz w:val="22"/>
                <w:szCs w:val="22"/>
              </w:rPr>
              <w:t xml:space="preserve">d WBC who had stated that the original planning application had been refused but </w:t>
            </w:r>
            <w:r w:rsidR="00064B00">
              <w:rPr>
                <w:rFonts w:cs="Calibri"/>
                <w:sz w:val="22"/>
                <w:szCs w:val="22"/>
              </w:rPr>
              <w:t>that a further</w:t>
            </w:r>
            <w:r w:rsidR="007524E7">
              <w:rPr>
                <w:rFonts w:cs="Calibri"/>
                <w:sz w:val="22"/>
                <w:szCs w:val="22"/>
              </w:rPr>
              <w:t xml:space="preserve"> application was</w:t>
            </w:r>
            <w:r w:rsidR="00064B00">
              <w:rPr>
                <w:rFonts w:cs="Calibri"/>
                <w:sz w:val="22"/>
                <w:szCs w:val="22"/>
              </w:rPr>
              <w:t xml:space="preserve"> expected</w:t>
            </w:r>
            <w:r w:rsidR="007524E7">
              <w:rPr>
                <w:rFonts w:cs="Calibri"/>
                <w:sz w:val="22"/>
                <w:szCs w:val="22"/>
              </w:rPr>
              <w:t xml:space="preserve">. </w:t>
            </w:r>
            <w:r w:rsidR="00C44964" w:rsidRPr="007524E7">
              <w:rPr>
                <w:rFonts w:cs="Calibri"/>
                <w:sz w:val="22"/>
                <w:szCs w:val="22"/>
              </w:rPr>
              <w:t xml:space="preserve">It was noted that the application </w:t>
            </w:r>
            <w:r w:rsidR="00064B00">
              <w:rPr>
                <w:rFonts w:cs="Calibri"/>
                <w:sz w:val="22"/>
                <w:szCs w:val="22"/>
              </w:rPr>
              <w:t>was</w:t>
            </w:r>
            <w:r w:rsidR="007524E7">
              <w:rPr>
                <w:rFonts w:cs="Calibri"/>
                <w:sz w:val="22"/>
                <w:szCs w:val="22"/>
              </w:rPr>
              <w:t xml:space="preserve"> </w:t>
            </w:r>
            <w:r w:rsidR="00C44964" w:rsidRPr="007524E7">
              <w:rPr>
                <w:rFonts w:cs="Calibri"/>
                <w:sz w:val="22"/>
                <w:szCs w:val="22"/>
              </w:rPr>
              <w:t>retrospectiv</w:t>
            </w:r>
            <w:r w:rsidR="007524E7">
              <w:rPr>
                <w:rFonts w:cs="Calibri"/>
                <w:sz w:val="22"/>
                <w:szCs w:val="22"/>
              </w:rPr>
              <w:t>e</w:t>
            </w:r>
            <w:r w:rsidR="00C44964" w:rsidRPr="007524E7">
              <w:rPr>
                <w:rFonts w:cs="Calibri"/>
                <w:sz w:val="22"/>
                <w:szCs w:val="22"/>
              </w:rPr>
              <w:t xml:space="preserve">. </w:t>
            </w:r>
          </w:p>
          <w:p w14:paraId="05182DCD" w14:textId="77777777" w:rsidR="007524E7" w:rsidRDefault="007524E7" w:rsidP="0060558D">
            <w:pPr>
              <w:pStyle w:val="Itemlevel1"/>
              <w:tabs>
                <w:tab w:val="clear" w:pos="1134"/>
                <w:tab w:val="left" w:pos="952"/>
                <w:tab w:val="left" w:pos="1428"/>
              </w:tabs>
              <w:spacing w:before="0"/>
              <w:rPr>
                <w:rFonts w:cs="Calibri"/>
                <w:sz w:val="22"/>
                <w:szCs w:val="22"/>
              </w:rPr>
            </w:pPr>
          </w:p>
          <w:p w14:paraId="7FBDA92B" w14:textId="409468AE" w:rsidR="0060558D" w:rsidRPr="007524E7" w:rsidRDefault="00C44964" w:rsidP="0060558D">
            <w:pPr>
              <w:pStyle w:val="Itemlevel1"/>
              <w:tabs>
                <w:tab w:val="clear" w:pos="1134"/>
                <w:tab w:val="left" w:pos="952"/>
                <w:tab w:val="left" w:pos="1428"/>
              </w:tabs>
              <w:spacing w:before="0"/>
              <w:rPr>
                <w:rFonts w:cs="Calibri"/>
                <w:sz w:val="22"/>
                <w:szCs w:val="22"/>
              </w:rPr>
            </w:pPr>
            <w:r w:rsidRPr="007524E7">
              <w:rPr>
                <w:rFonts w:cs="Calibri"/>
                <w:sz w:val="22"/>
                <w:szCs w:val="22"/>
              </w:rPr>
              <w:t xml:space="preserve">Cllr. Boyer </w:t>
            </w:r>
            <w:r w:rsidR="007524E7">
              <w:rPr>
                <w:rFonts w:cs="Calibri"/>
                <w:sz w:val="22"/>
                <w:szCs w:val="22"/>
              </w:rPr>
              <w:t>undertook to put together a</w:t>
            </w:r>
            <w:r w:rsidRPr="007524E7">
              <w:rPr>
                <w:rFonts w:cs="Calibri"/>
                <w:sz w:val="22"/>
                <w:szCs w:val="22"/>
              </w:rPr>
              <w:t xml:space="preserve"> report on the application</w:t>
            </w:r>
            <w:r w:rsidR="007524E7">
              <w:rPr>
                <w:rFonts w:cs="Calibri"/>
                <w:sz w:val="22"/>
                <w:szCs w:val="22"/>
              </w:rPr>
              <w:t xml:space="preserve"> for consideration at the next Planning and Highways meeting</w:t>
            </w:r>
            <w:r w:rsidRPr="007524E7">
              <w:rPr>
                <w:rFonts w:cs="Calibri"/>
                <w:sz w:val="22"/>
                <w:szCs w:val="22"/>
              </w:rPr>
              <w:t xml:space="preserve">. </w:t>
            </w:r>
            <w:r w:rsidR="007524E7">
              <w:rPr>
                <w:rFonts w:cs="Calibri"/>
                <w:sz w:val="22"/>
                <w:szCs w:val="22"/>
              </w:rPr>
              <w:t xml:space="preserve">The </w:t>
            </w:r>
            <w:r w:rsidR="005A6B3E">
              <w:rPr>
                <w:rFonts w:cs="Calibri"/>
                <w:sz w:val="22"/>
                <w:szCs w:val="22"/>
              </w:rPr>
              <w:t xml:space="preserve">Deputy </w:t>
            </w:r>
            <w:r w:rsidRPr="007524E7">
              <w:rPr>
                <w:rFonts w:cs="Calibri"/>
                <w:sz w:val="22"/>
                <w:szCs w:val="22"/>
              </w:rPr>
              <w:t xml:space="preserve">Clerk </w:t>
            </w:r>
            <w:r w:rsidR="007524E7">
              <w:rPr>
                <w:rFonts w:cs="Calibri"/>
                <w:sz w:val="22"/>
                <w:szCs w:val="22"/>
              </w:rPr>
              <w:t>undertook to</w:t>
            </w:r>
            <w:r w:rsidRPr="007524E7">
              <w:rPr>
                <w:rFonts w:cs="Calibri"/>
                <w:sz w:val="22"/>
                <w:szCs w:val="22"/>
              </w:rPr>
              <w:t xml:space="preserve"> find out if enforcements </w:t>
            </w:r>
            <w:r w:rsidR="007524E7">
              <w:rPr>
                <w:rFonts w:cs="Calibri"/>
                <w:sz w:val="22"/>
                <w:szCs w:val="22"/>
              </w:rPr>
              <w:t xml:space="preserve">were </w:t>
            </w:r>
            <w:r w:rsidRPr="007524E7">
              <w:rPr>
                <w:rFonts w:cs="Calibri"/>
                <w:sz w:val="22"/>
                <w:szCs w:val="22"/>
              </w:rPr>
              <w:t>involved</w:t>
            </w:r>
            <w:r w:rsidR="007524E7">
              <w:rPr>
                <w:rFonts w:cs="Calibri"/>
                <w:sz w:val="22"/>
                <w:szCs w:val="22"/>
              </w:rPr>
              <w:t xml:space="preserve"> in the matter. </w:t>
            </w:r>
            <w:r w:rsidRPr="007524E7">
              <w:rPr>
                <w:rFonts w:cs="Calibri"/>
                <w:sz w:val="22"/>
                <w:szCs w:val="22"/>
              </w:rPr>
              <w:t xml:space="preserve"> </w:t>
            </w:r>
          </w:p>
          <w:p w14:paraId="2BD82180" w14:textId="7B6F813B" w:rsidR="0060558D" w:rsidRPr="0060558D" w:rsidRDefault="0060558D" w:rsidP="0060558D">
            <w:pPr>
              <w:pStyle w:val="Itemlevel1"/>
              <w:tabs>
                <w:tab w:val="clear" w:pos="1134"/>
                <w:tab w:val="left" w:pos="952"/>
                <w:tab w:val="left" w:pos="1428"/>
              </w:tabs>
              <w:spacing w:before="0"/>
              <w:rPr>
                <w:b/>
                <w:sz w:val="22"/>
                <w:szCs w:val="22"/>
                <w:u w:val="single"/>
                <w:lang w:val="en-GB"/>
              </w:rPr>
            </w:pPr>
          </w:p>
        </w:tc>
      </w:tr>
      <w:tr w:rsidR="0060558D" w:rsidRPr="00745FC5" w14:paraId="462382F3" w14:textId="77777777" w:rsidTr="00A11EC3">
        <w:trPr>
          <w:trHeight w:val="616"/>
        </w:trPr>
        <w:tc>
          <w:tcPr>
            <w:tcW w:w="1242" w:type="dxa"/>
            <w:shd w:val="clear" w:color="auto" w:fill="auto"/>
          </w:tcPr>
          <w:p w14:paraId="6F6DF6A5" w14:textId="50A31EC8" w:rsidR="0060558D" w:rsidRPr="00FD425C" w:rsidRDefault="0060558D" w:rsidP="0060558D">
            <w:pPr>
              <w:pStyle w:val="Itemlevel1"/>
              <w:tabs>
                <w:tab w:val="clear" w:pos="1134"/>
                <w:tab w:val="left" w:pos="952"/>
              </w:tabs>
              <w:spacing w:before="0"/>
              <w:rPr>
                <w:sz w:val="22"/>
                <w:szCs w:val="22"/>
              </w:rPr>
            </w:pPr>
            <w:r w:rsidRPr="00FD425C">
              <w:rPr>
                <w:sz w:val="22"/>
                <w:szCs w:val="22"/>
              </w:rPr>
              <w:t>17.3.2</w:t>
            </w:r>
          </w:p>
        </w:tc>
        <w:tc>
          <w:tcPr>
            <w:tcW w:w="8647" w:type="dxa"/>
            <w:shd w:val="clear" w:color="auto" w:fill="auto"/>
          </w:tcPr>
          <w:p w14:paraId="3CB12E66" w14:textId="35622EB9" w:rsidR="0060558D" w:rsidRPr="00FD425C" w:rsidRDefault="0060558D" w:rsidP="0060558D">
            <w:pPr>
              <w:pStyle w:val="Itemlevel1"/>
              <w:tabs>
                <w:tab w:val="clear" w:pos="1134"/>
                <w:tab w:val="left" w:pos="952"/>
                <w:tab w:val="left" w:pos="1428"/>
              </w:tabs>
              <w:spacing w:before="0"/>
              <w:rPr>
                <w:rFonts w:cs="Calibri"/>
                <w:bCs/>
                <w:sz w:val="22"/>
                <w:szCs w:val="22"/>
                <w:u w:val="single"/>
              </w:rPr>
            </w:pPr>
            <w:r w:rsidRPr="00FD425C">
              <w:rPr>
                <w:rFonts w:cs="Calibri"/>
                <w:bCs/>
                <w:sz w:val="22"/>
                <w:szCs w:val="22"/>
                <w:u w:val="single"/>
              </w:rPr>
              <w:t xml:space="preserve">Clerk to speak with Nigel Frankland </w:t>
            </w:r>
            <w:proofErr w:type="spellStart"/>
            <w:r w:rsidRPr="00FD425C">
              <w:rPr>
                <w:rFonts w:cs="Calibri"/>
                <w:bCs/>
                <w:sz w:val="22"/>
                <w:szCs w:val="22"/>
                <w:u w:val="single"/>
              </w:rPr>
              <w:t>UoR</w:t>
            </w:r>
            <w:proofErr w:type="spellEnd"/>
            <w:r w:rsidRPr="00FD425C">
              <w:rPr>
                <w:rFonts w:cs="Calibri"/>
                <w:bCs/>
                <w:sz w:val="22"/>
                <w:szCs w:val="22"/>
                <w:u w:val="single"/>
              </w:rPr>
              <w:t xml:space="preserve"> regarding the potential link between footpath 28 and Leyland Gardens</w:t>
            </w:r>
            <w:r w:rsidR="00932C67">
              <w:rPr>
                <w:rFonts w:cs="Calibri"/>
                <w:bCs/>
                <w:sz w:val="22"/>
                <w:szCs w:val="22"/>
                <w:u w:val="single"/>
              </w:rPr>
              <w:t>.</w:t>
            </w:r>
            <w:r w:rsidRPr="00FD425C">
              <w:rPr>
                <w:rFonts w:cs="Calibri"/>
                <w:bCs/>
                <w:sz w:val="22"/>
                <w:szCs w:val="22"/>
                <w:u w:val="single"/>
              </w:rPr>
              <w:t xml:space="preserve"> </w:t>
            </w:r>
          </w:p>
          <w:p w14:paraId="06859085" w14:textId="446D4783" w:rsidR="00240F0E" w:rsidRPr="00FD425C" w:rsidRDefault="00240F0E" w:rsidP="0060558D">
            <w:pPr>
              <w:pStyle w:val="Itemlevel1"/>
              <w:tabs>
                <w:tab w:val="clear" w:pos="1134"/>
                <w:tab w:val="left" w:pos="952"/>
                <w:tab w:val="left" w:pos="1428"/>
              </w:tabs>
              <w:spacing w:before="0"/>
              <w:rPr>
                <w:rFonts w:cs="Calibri"/>
                <w:bCs/>
                <w:sz w:val="22"/>
                <w:szCs w:val="22"/>
              </w:rPr>
            </w:pPr>
            <w:r w:rsidRPr="00FD425C">
              <w:rPr>
                <w:rFonts w:cs="Calibri"/>
                <w:bCs/>
                <w:sz w:val="22"/>
                <w:szCs w:val="22"/>
              </w:rPr>
              <w:t>The Clerk confirmed that he had spoken with Nigel Frankland</w:t>
            </w:r>
            <w:r w:rsidR="00932C67">
              <w:rPr>
                <w:rFonts w:cs="Calibri"/>
                <w:bCs/>
                <w:sz w:val="22"/>
                <w:szCs w:val="22"/>
              </w:rPr>
              <w:t xml:space="preserve"> (</w:t>
            </w:r>
            <w:proofErr w:type="spellStart"/>
            <w:r w:rsidR="00932C67">
              <w:rPr>
                <w:rFonts w:cs="Calibri"/>
                <w:bCs/>
                <w:sz w:val="22"/>
                <w:szCs w:val="22"/>
              </w:rPr>
              <w:t>UoR</w:t>
            </w:r>
            <w:proofErr w:type="spellEnd"/>
            <w:r w:rsidR="00932C67">
              <w:rPr>
                <w:rFonts w:cs="Calibri"/>
                <w:bCs/>
                <w:sz w:val="22"/>
                <w:szCs w:val="22"/>
              </w:rPr>
              <w:t>)</w:t>
            </w:r>
            <w:r w:rsidRPr="00FD425C">
              <w:rPr>
                <w:rFonts w:cs="Calibri"/>
                <w:bCs/>
                <w:sz w:val="22"/>
                <w:szCs w:val="22"/>
              </w:rPr>
              <w:t xml:space="preserve">. Cllr. Brown noted It had been decided that users of the path should get a petition together and WBC were considering the issue. </w:t>
            </w:r>
          </w:p>
          <w:p w14:paraId="689C1020" w14:textId="2A0FD6D3" w:rsidR="0060558D" w:rsidRPr="00FD425C" w:rsidRDefault="0060558D" w:rsidP="0060558D">
            <w:pPr>
              <w:pStyle w:val="Itemlevel1"/>
              <w:tabs>
                <w:tab w:val="clear" w:pos="1134"/>
                <w:tab w:val="left" w:pos="952"/>
                <w:tab w:val="left" w:pos="1428"/>
              </w:tabs>
              <w:spacing w:before="0"/>
              <w:rPr>
                <w:b/>
                <w:sz w:val="22"/>
                <w:szCs w:val="22"/>
                <w:u w:val="single"/>
                <w:lang w:val="en-GB"/>
              </w:rPr>
            </w:pPr>
          </w:p>
        </w:tc>
      </w:tr>
      <w:tr w:rsidR="0060558D" w:rsidRPr="00745FC5" w14:paraId="1E74981A" w14:textId="77777777" w:rsidTr="00A11EC3">
        <w:trPr>
          <w:trHeight w:val="616"/>
        </w:trPr>
        <w:tc>
          <w:tcPr>
            <w:tcW w:w="1242" w:type="dxa"/>
            <w:shd w:val="clear" w:color="auto" w:fill="auto"/>
          </w:tcPr>
          <w:p w14:paraId="3B632D10" w14:textId="7243E6A1" w:rsidR="0060558D" w:rsidRPr="00FD425C" w:rsidRDefault="0060558D" w:rsidP="0060558D">
            <w:pPr>
              <w:pStyle w:val="Itemlevel1"/>
              <w:tabs>
                <w:tab w:val="clear" w:pos="1134"/>
                <w:tab w:val="left" w:pos="952"/>
              </w:tabs>
              <w:spacing w:before="0"/>
              <w:rPr>
                <w:sz w:val="22"/>
                <w:szCs w:val="22"/>
              </w:rPr>
            </w:pPr>
            <w:r w:rsidRPr="00FD425C">
              <w:rPr>
                <w:sz w:val="22"/>
                <w:szCs w:val="22"/>
              </w:rPr>
              <w:t>18.2.1</w:t>
            </w:r>
          </w:p>
        </w:tc>
        <w:tc>
          <w:tcPr>
            <w:tcW w:w="8647" w:type="dxa"/>
            <w:shd w:val="clear" w:color="auto" w:fill="auto"/>
          </w:tcPr>
          <w:p w14:paraId="2B07413D" w14:textId="12A7381E" w:rsidR="0060558D" w:rsidRPr="00FD425C" w:rsidRDefault="0060558D" w:rsidP="0060558D">
            <w:pPr>
              <w:pStyle w:val="Itemlevel1"/>
              <w:tabs>
                <w:tab w:val="clear" w:pos="1134"/>
                <w:tab w:val="left" w:pos="952"/>
                <w:tab w:val="left" w:pos="1428"/>
              </w:tabs>
              <w:spacing w:before="0"/>
              <w:rPr>
                <w:rFonts w:cs="Calibri"/>
                <w:bCs/>
                <w:sz w:val="22"/>
                <w:szCs w:val="22"/>
                <w:u w:val="single"/>
              </w:rPr>
            </w:pPr>
            <w:r w:rsidRPr="00FD425C">
              <w:rPr>
                <w:rFonts w:cs="Calibri"/>
                <w:bCs/>
                <w:sz w:val="22"/>
                <w:szCs w:val="22"/>
                <w:u w:val="single"/>
              </w:rPr>
              <w:t xml:space="preserve">Clerk to submit an objection to plans for an incinerator proposed by J </w:t>
            </w:r>
            <w:proofErr w:type="spellStart"/>
            <w:r w:rsidRPr="00FD425C">
              <w:rPr>
                <w:rFonts w:cs="Calibri"/>
                <w:bCs/>
                <w:sz w:val="22"/>
                <w:szCs w:val="22"/>
                <w:u w:val="single"/>
              </w:rPr>
              <w:t>Mould</w:t>
            </w:r>
            <w:proofErr w:type="spellEnd"/>
            <w:r w:rsidRPr="00FD425C">
              <w:rPr>
                <w:rFonts w:cs="Calibri"/>
                <w:bCs/>
                <w:sz w:val="22"/>
                <w:szCs w:val="22"/>
                <w:u w:val="single"/>
              </w:rPr>
              <w:t xml:space="preserve"> on the basis set out above</w:t>
            </w:r>
            <w:r w:rsidR="00932C67">
              <w:rPr>
                <w:rFonts w:cs="Calibri"/>
                <w:bCs/>
                <w:sz w:val="22"/>
                <w:szCs w:val="22"/>
                <w:u w:val="single"/>
              </w:rPr>
              <w:t>.</w:t>
            </w:r>
          </w:p>
          <w:p w14:paraId="25A50DD0" w14:textId="77777777" w:rsidR="00240F0E" w:rsidRPr="00FD425C" w:rsidRDefault="00240F0E" w:rsidP="0060558D">
            <w:pPr>
              <w:pStyle w:val="Itemlevel1"/>
              <w:tabs>
                <w:tab w:val="clear" w:pos="1134"/>
                <w:tab w:val="left" w:pos="952"/>
                <w:tab w:val="left" w:pos="1428"/>
              </w:tabs>
              <w:spacing w:before="0"/>
              <w:rPr>
                <w:bCs/>
                <w:sz w:val="22"/>
                <w:szCs w:val="22"/>
              </w:rPr>
            </w:pPr>
            <w:r w:rsidRPr="00FD425C">
              <w:rPr>
                <w:bCs/>
                <w:sz w:val="22"/>
                <w:szCs w:val="22"/>
              </w:rPr>
              <w:t xml:space="preserve">The Clerk confirmed that he had submitted SPC’s objections to West Berkshire and that this item was now complete. </w:t>
            </w:r>
          </w:p>
          <w:p w14:paraId="66C49427" w14:textId="4A5478A4" w:rsidR="00240F0E" w:rsidRPr="00FD425C" w:rsidRDefault="00240F0E" w:rsidP="0060558D">
            <w:pPr>
              <w:pStyle w:val="Itemlevel1"/>
              <w:tabs>
                <w:tab w:val="clear" w:pos="1134"/>
                <w:tab w:val="left" w:pos="952"/>
                <w:tab w:val="left" w:pos="1428"/>
              </w:tabs>
              <w:spacing w:before="0"/>
              <w:rPr>
                <w:bCs/>
                <w:sz w:val="22"/>
                <w:szCs w:val="22"/>
                <w:lang w:val="en-GB"/>
              </w:rPr>
            </w:pPr>
          </w:p>
        </w:tc>
      </w:tr>
      <w:tr w:rsidR="0060558D" w:rsidRPr="00745FC5" w14:paraId="071724B2" w14:textId="77777777" w:rsidTr="00A11EC3">
        <w:trPr>
          <w:trHeight w:val="616"/>
        </w:trPr>
        <w:tc>
          <w:tcPr>
            <w:tcW w:w="1242" w:type="dxa"/>
            <w:shd w:val="clear" w:color="auto" w:fill="auto"/>
          </w:tcPr>
          <w:p w14:paraId="22529426" w14:textId="68629D6F" w:rsidR="0060558D" w:rsidRPr="00FD425C" w:rsidRDefault="0060558D" w:rsidP="0060558D">
            <w:pPr>
              <w:pStyle w:val="Itemlevel1"/>
              <w:tabs>
                <w:tab w:val="clear" w:pos="1134"/>
                <w:tab w:val="left" w:pos="952"/>
              </w:tabs>
              <w:spacing w:before="0"/>
              <w:rPr>
                <w:sz w:val="22"/>
                <w:szCs w:val="22"/>
              </w:rPr>
            </w:pPr>
            <w:r w:rsidRPr="00FD425C">
              <w:rPr>
                <w:sz w:val="22"/>
                <w:szCs w:val="22"/>
              </w:rPr>
              <w:t>18.3</w:t>
            </w:r>
          </w:p>
        </w:tc>
        <w:tc>
          <w:tcPr>
            <w:tcW w:w="8647" w:type="dxa"/>
            <w:shd w:val="clear" w:color="auto" w:fill="auto"/>
          </w:tcPr>
          <w:p w14:paraId="1A0920A4" w14:textId="77777777" w:rsidR="0060558D" w:rsidRPr="00FD425C" w:rsidRDefault="0060558D" w:rsidP="0060558D">
            <w:pPr>
              <w:pStyle w:val="Itemlevel1"/>
              <w:tabs>
                <w:tab w:val="clear" w:pos="1134"/>
                <w:tab w:val="left" w:pos="952"/>
                <w:tab w:val="left" w:pos="1428"/>
              </w:tabs>
              <w:spacing w:before="0"/>
              <w:rPr>
                <w:rFonts w:cs="Calibri"/>
                <w:bCs/>
                <w:sz w:val="22"/>
                <w:szCs w:val="22"/>
                <w:u w:val="single"/>
              </w:rPr>
            </w:pPr>
            <w:r w:rsidRPr="00FD425C">
              <w:rPr>
                <w:rFonts w:cs="Calibri"/>
                <w:bCs/>
                <w:sz w:val="22"/>
                <w:szCs w:val="22"/>
                <w:u w:val="single"/>
              </w:rPr>
              <w:t xml:space="preserve">Clerk to locate chevron banners and offer them to resident on Mortimer Lane in </w:t>
            </w:r>
            <w:proofErr w:type="spellStart"/>
            <w:r w:rsidRPr="00FD425C">
              <w:rPr>
                <w:rFonts w:cs="Calibri"/>
                <w:bCs/>
                <w:sz w:val="22"/>
                <w:szCs w:val="22"/>
                <w:u w:val="single"/>
              </w:rPr>
              <w:t>Grazeley</w:t>
            </w:r>
            <w:proofErr w:type="spellEnd"/>
            <w:r w:rsidRPr="00FD425C">
              <w:rPr>
                <w:rFonts w:cs="Calibri"/>
                <w:bCs/>
                <w:sz w:val="22"/>
                <w:szCs w:val="22"/>
                <w:u w:val="single"/>
              </w:rPr>
              <w:t xml:space="preserve">. </w:t>
            </w:r>
          </w:p>
          <w:p w14:paraId="78DFDDF5" w14:textId="4990A9A7" w:rsidR="00240F0E" w:rsidRPr="00FD425C" w:rsidRDefault="00240F0E" w:rsidP="0060558D">
            <w:pPr>
              <w:pStyle w:val="Itemlevel1"/>
              <w:tabs>
                <w:tab w:val="clear" w:pos="1134"/>
                <w:tab w:val="left" w:pos="952"/>
                <w:tab w:val="left" w:pos="1428"/>
              </w:tabs>
              <w:spacing w:before="0"/>
              <w:rPr>
                <w:rFonts w:cs="Calibri"/>
                <w:bCs/>
                <w:sz w:val="22"/>
                <w:szCs w:val="22"/>
              </w:rPr>
            </w:pPr>
            <w:r w:rsidRPr="00FD425C">
              <w:rPr>
                <w:rFonts w:cs="Calibri"/>
                <w:bCs/>
                <w:sz w:val="22"/>
                <w:szCs w:val="22"/>
              </w:rPr>
              <w:t xml:space="preserve">The Clerk confirmed that the chevron banners had not yet been located but also noted that they would be illegal street furniture if sited. </w:t>
            </w:r>
          </w:p>
          <w:p w14:paraId="4DC95025" w14:textId="3F148B89" w:rsidR="00240F0E" w:rsidRPr="00FD425C" w:rsidRDefault="00240F0E" w:rsidP="0060558D">
            <w:pPr>
              <w:pStyle w:val="Itemlevel1"/>
              <w:tabs>
                <w:tab w:val="clear" w:pos="1134"/>
                <w:tab w:val="left" w:pos="952"/>
                <w:tab w:val="left" w:pos="1428"/>
              </w:tabs>
              <w:spacing w:before="0"/>
              <w:rPr>
                <w:rFonts w:cs="Calibri"/>
                <w:bCs/>
                <w:sz w:val="22"/>
                <w:szCs w:val="22"/>
              </w:rPr>
            </w:pPr>
          </w:p>
          <w:p w14:paraId="1239D66C" w14:textId="6D481B22" w:rsidR="00240F0E" w:rsidRPr="00FD425C" w:rsidRDefault="00240F0E" w:rsidP="0060558D">
            <w:pPr>
              <w:pStyle w:val="Itemlevel1"/>
              <w:tabs>
                <w:tab w:val="clear" w:pos="1134"/>
                <w:tab w:val="left" w:pos="952"/>
                <w:tab w:val="left" w:pos="1428"/>
              </w:tabs>
              <w:spacing w:before="0"/>
              <w:rPr>
                <w:rFonts w:cs="Calibri"/>
                <w:bCs/>
                <w:sz w:val="22"/>
                <w:szCs w:val="22"/>
              </w:rPr>
            </w:pPr>
            <w:r w:rsidRPr="00FD425C">
              <w:rPr>
                <w:rFonts w:cs="Calibri"/>
                <w:bCs/>
                <w:sz w:val="22"/>
                <w:szCs w:val="22"/>
              </w:rPr>
              <w:t xml:space="preserve">It was </w:t>
            </w:r>
            <w:r w:rsidRPr="00FD425C">
              <w:rPr>
                <w:rFonts w:cs="Calibri"/>
                <w:b/>
                <w:sz w:val="22"/>
                <w:szCs w:val="22"/>
              </w:rPr>
              <w:t>AGREED</w:t>
            </w:r>
            <w:r w:rsidRPr="00FD425C">
              <w:rPr>
                <w:rFonts w:cs="Calibri"/>
                <w:bCs/>
                <w:sz w:val="22"/>
                <w:szCs w:val="22"/>
              </w:rPr>
              <w:t xml:space="preserve"> that </w:t>
            </w:r>
            <w:r w:rsidR="00FD425C">
              <w:rPr>
                <w:rFonts w:cs="Calibri"/>
                <w:bCs/>
                <w:sz w:val="22"/>
                <w:szCs w:val="22"/>
              </w:rPr>
              <w:t>they would be offered</w:t>
            </w:r>
            <w:r w:rsidRPr="00FD425C">
              <w:rPr>
                <w:rFonts w:cs="Calibri"/>
                <w:bCs/>
                <w:sz w:val="22"/>
                <w:szCs w:val="22"/>
              </w:rPr>
              <w:t xml:space="preserve"> to </w:t>
            </w:r>
            <w:r w:rsidR="00FD425C">
              <w:rPr>
                <w:rFonts w:cs="Calibri"/>
                <w:bCs/>
                <w:sz w:val="22"/>
                <w:szCs w:val="22"/>
              </w:rPr>
              <w:t xml:space="preserve">the </w:t>
            </w:r>
            <w:r w:rsidRPr="00FD425C">
              <w:rPr>
                <w:rFonts w:cs="Calibri"/>
                <w:bCs/>
                <w:sz w:val="22"/>
                <w:szCs w:val="22"/>
              </w:rPr>
              <w:t xml:space="preserve">residents </w:t>
            </w:r>
            <w:r w:rsidR="00FD425C">
              <w:rPr>
                <w:rFonts w:cs="Calibri"/>
                <w:bCs/>
                <w:sz w:val="22"/>
                <w:szCs w:val="22"/>
              </w:rPr>
              <w:t>but made clear that SPC</w:t>
            </w:r>
            <w:r w:rsidRPr="00FD425C">
              <w:rPr>
                <w:rFonts w:cs="Calibri"/>
                <w:bCs/>
                <w:sz w:val="22"/>
                <w:szCs w:val="22"/>
              </w:rPr>
              <w:t xml:space="preserve"> </w:t>
            </w:r>
            <w:r w:rsidR="00FD425C">
              <w:rPr>
                <w:rFonts w:cs="Calibri"/>
                <w:bCs/>
                <w:sz w:val="22"/>
                <w:szCs w:val="22"/>
              </w:rPr>
              <w:t xml:space="preserve">would not be held responsible for them.  </w:t>
            </w:r>
            <w:r w:rsidRPr="00FD425C">
              <w:rPr>
                <w:rFonts w:cs="Calibri"/>
                <w:bCs/>
                <w:sz w:val="22"/>
                <w:szCs w:val="22"/>
              </w:rPr>
              <w:t xml:space="preserve"> </w:t>
            </w:r>
          </w:p>
          <w:p w14:paraId="550A4C1F" w14:textId="17B7951B" w:rsidR="00240F0E" w:rsidRPr="00FD425C" w:rsidRDefault="00240F0E" w:rsidP="0060558D">
            <w:pPr>
              <w:pStyle w:val="Itemlevel1"/>
              <w:tabs>
                <w:tab w:val="clear" w:pos="1134"/>
                <w:tab w:val="left" w:pos="952"/>
                <w:tab w:val="left" w:pos="1428"/>
              </w:tabs>
              <w:spacing w:before="0"/>
              <w:rPr>
                <w:bCs/>
                <w:sz w:val="22"/>
                <w:szCs w:val="22"/>
                <w:lang w:val="en-GB"/>
              </w:rPr>
            </w:pPr>
          </w:p>
        </w:tc>
      </w:tr>
      <w:tr w:rsidR="0060558D" w:rsidRPr="00745FC5" w14:paraId="396734CE" w14:textId="77777777" w:rsidTr="00A11EC3">
        <w:trPr>
          <w:trHeight w:val="616"/>
        </w:trPr>
        <w:tc>
          <w:tcPr>
            <w:tcW w:w="1242" w:type="dxa"/>
            <w:shd w:val="clear" w:color="auto" w:fill="auto"/>
          </w:tcPr>
          <w:p w14:paraId="67CBF359" w14:textId="3DE5F2A4" w:rsidR="0060558D" w:rsidRPr="00FD425C" w:rsidRDefault="0060558D" w:rsidP="0060558D">
            <w:pPr>
              <w:pStyle w:val="Itemlevel1"/>
              <w:tabs>
                <w:tab w:val="clear" w:pos="1134"/>
                <w:tab w:val="left" w:pos="952"/>
              </w:tabs>
              <w:spacing w:before="0"/>
              <w:rPr>
                <w:sz w:val="22"/>
                <w:szCs w:val="22"/>
              </w:rPr>
            </w:pPr>
            <w:r w:rsidRPr="00FD425C">
              <w:rPr>
                <w:sz w:val="22"/>
                <w:szCs w:val="22"/>
              </w:rPr>
              <w:lastRenderedPageBreak/>
              <w:t>19</w:t>
            </w:r>
          </w:p>
        </w:tc>
        <w:tc>
          <w:tcPr>
            <w:tcW w:w="8647" w:type="dxa"/>
            <w:shd w:val="clear" w:color="auto" w:fill="auto"/>
          </w:tcPr>
          <w:p w14:paraId="02F448E0" w14:textId="0245DE0B" w:rsidR="0060558D" w:rsidRPr="00FD425C" w:rsidRDefault="0060558D" w:rsidP="0060558D">
            <w:pPr>
              <w:pStyle w:val="Itemlevel1"/>
              <w:tabs>
                <w:tab w:val="clear" w:pos="1134"/>
                <w:tab w:val="left" w:pos="952"/>
                <w:tab w:val="left" w:pos="1428"/>
              </w:tabs>
              <w:spacing w:before="0"/>
              <w:rPr>
                <w:rFonts w:cs="Calibri"/>
                <w:bCs/>
                <w:sz w:val="22"/>
                <w:szCs w:val="22"/>
                <w:u w:val="single"/>
              </w:rPr>
            </w:pPr>
            <w:r w:rsidRPr="00FD425C">
              <w:rPr>
                <w:rFonts w:cs="Calibri"/>
                <w:bCs/>
                <w:sz w:val="22"/>
                <w:szCs w:val="22"/>
                <w:u w:val="single"/>
              </w:rPr>
              <w:t>Clerk to update project plan with the points noted in item 19</w:t>
            </w:r>
            <w:r w:rsidR="00FD425C">
              <w:rPr>
                <w:rFonts w:cs="Calibri"/>
                <w:bCs/>
                <w:sz w:val="22"/>
                <w:szCs w:val="22"/>
                <w:u w:val="single"/>
              </w:rPr>
              <w:t>.</w:t>
            </w:r>
          </w:p>
          <w:p w14:paraId="09E31A6E" w14:textId="77777777" w:rsidR="00240F0E" w:rsidRPr="00FD425C" w:rsidRDefault="00240F0E" w:rsidP="0060558D">
            <w:pPr>
              <w:pStyle w:val="Itemlevel1"/>
              <w:tabs>
                <w:tab w:val="clear" w:pos="1134"/>
                <w:tab w:val="left" w:pos="952"/>
                <w:tab w:val="left" w:pos="1428"/>
              </w:tabs>
              <w:spacing w:before="0"/>
              <w:rPr>
                <w:bCs/>
                <w:sz w:val="22"/>
                <w:szCs w:val="22"/>
              </w:rPr>
            </w:pPr>
            <w:r w:rsidRPr="00FD425C">
              <w:rPr>
                <w:bCs/>
                <w:sz w:val="22"/>
                <w:szCs w:val="22"/>
              </w:rPr>
              <w:t xml:space="preserve">This item was noted as complete. </w:t>
            </w:r>
          </w:p>
          <w:p w14:paraId="164392E6" w14:textId="48AC025A" w:rsidR="00240F0E" w:rsidRPr="00FD425C" w:rsidRDefault="00240F0E" w:rsidP="0060558D">
            <w:pPr>
              <w:pStyle w:val="Itemlevel1"/>
              <w:tabs>
                <w:tab w:val="clear" w:pos="1134"/>
                <w:tab w:val="left" w:pos="952"/>
                <w:tab w:val="left" w:pos="1428"/>
              </w:tabs>
              <w:spacing w:before="0"/>
              <w:rPr>
                <w:bCs/>
                <w:sz w:val="22"/>
                <w:szCs w:val="22"/>
                <w:lang w:val="en-GB"/>
              </w:rPr>
            </w:pPr>
          </w:p>
        </w:tc>
      </w:tr>
      <w:tr w:rsidR="0060558D" w:rsidRPr="00745FC5" w14:paraId="4C5972EB" w14:textId="77777777" w:rsidTr="00A11EC3">
        <w:trPr>
          <w:trHeight w:val="616"/>
        </w:trPr>
        <w:tc>
          <w:tcPr>
            <w:tcW w:w="1242" w:type="dxa"/>
            <w:shd w:val="clear" w:color="auto" w:fill="auto"/>
          </w:tcPr>
          <w:p w14:paraId="3C822001" w14:textId="77777777" w:rsidR="0060558D" w:rsidRPr="00745FC5" w:rsidRDefault="0060558D" w:rsidP="0060558D">
            <w:pPr>
              <w:pStyle w:val="Itemlevel1"/>
              <w:tabs>
                <w:tab w:val="clear" w:pos="1134"/>
                <w:tab w:val="left" w:pos="952"/>
              </w:tabs>
              <w:spacing w:before="0"/>
              <w:rPr>
                <w:sz w:val="22"/>
                <w:szCs w:val="22"/>
              </w:rPr>
            </w:pPr>
          </w:p>
        </w:tc>
        <w:tc>
          <w:tcPr>
            <w:tcW w:w="8647" w:type="dxa"/>
            <w:shd w:val="clear" w:color="auto" w:fill="auto"/>
          </w:tcPr>
          <w:p w14:paraId="6712A871" w14:textId="77777777" w:rsidR="0060558D" w:rsidRDefault="0060558D" w:rsidP="0060558D">
            <w:pPr>
              <w:pStyle w:val="Itemlevel1"/>
              <w:tabs>
                <w:tab w:val="clear" w:pos="1134"/>
                <w:tab w:val="left" w:pos="952"/>
                <w:tab w:val="left" w:pos="1428"/>
              </w:tabs>
              <w:spacing w:before="0"/>
              <w:rPr>
                <w:b/>
                <w:sz w:val="22"/>
                <w:szCs w:val="22"/>
                <w:lang w:val="en-GB"/>
              </w:rPr>
            </w:pPr>
            <w:r>
              <w:rPr>
                <w:b/>
                <w:sz w:val="22"/>
                <w:szCs w:val="22"/>
                <w:lang w:val="en-GB"/>
              </w:rPr>
              <w:t>4.2</w:t>
            </w:r>
            <w:r w:rsidRPr="00745FC5">
              <w:rPr>
                <w:b/>
                <w:sz w:val="22"/>
                <w:szCs w:val="22"/>
                <w:lang w:val="en-GB"/>
              </w:rPr>
              <w:t xml:space="preserve"> Matters Arising </w:t>
            </w:r>
          </w:p>
          <w:p w14:paraId="260AF6AA" w14:textId="77777777" w:rsidR="0060558D" w:rsidRDefault="0060558D" w:rsidP="0060558D">
            <w:pPr>
              <w:pStyle w:val="Itemlevel1"/>
              <w:tabs>
                <w:tab w:val="clear" w:pos="1134"/>
                <w:tab w:val="left" w:pos="952"/>
                <w:tab w:val="left" w:pos="1428"/>
              </w:tabs>
              <w:spacing w:before="0"/>
              <w:rPr>
                <w:bCs/>
                <w:sz w:val="22"/>
                <w:szCs w:val="22"/>
                <w:lang w:val="en-GB"/>
              </w:rPr>
            </w:pPr>
            <w:r>
              <w:rPr>
                <w:bCs/>
                <w:sz w:val="22"/>
                <w:szCs w:val="22"/>
                <w:lang w:val="en-GB"/>
              </w:rPr>
              <w:t xml:space="preserve">There were no matters arising. </w:t>
            </w:r>
          </w:p>
          <w:p w14:paraId="70C839AC" w14:textId="2F5D36C5" w:rsidR="00932C67" w:rsidRPr="00745FC5" w:rsidRDefault="00932C67" w:rsidP="0060558D">
            <w:pPr>
              <w:pStyle w:val="Itemlevel1"/>
              <w:tabs>
                <w:tab w:val="clear" w:pos="1134"/>
                <w:tab w:val="left" w:pos="952"/>
                <w:tab w:val="left" w:pos="1428"/>
              </w:tabs>
              <w:spacing w:before="0"/>
              <w:rPr>
                <w:bCs/>
                <w:sz w:val="22"/>
                <w:szCs w:val="22"/>
                <w:lang w:val="en-GB"/>
              </w:rPr>
            </w:pPr>
          </w:p>
        </w:tc>
      </w:tr>
      <w:tr w:rsidR="0060558D" w:rsidRPr="00745FC5" w14:paraId="494A5218" w14:textId="77777777" w:rsidTr="00A11EC3">
        <w:trPr>
          <w:trHeight w:val="319"/>
        </w:trPr>
        <w:tc>
          <w:tcPr>
            <w:tcW w:w="1242" w:type="dxa"/>
            <w:shd w:val="clear" w:color="auto" w:fill="auto"/>
          </w:tcPr>
          <w:p w14:paraId="1E9A8FE5" w14:textId="6A80AF9C" w:rsidR="0060558D" w:rsidRPr="00745FC5" w:rsidRDefault="0060558D" w:rsidP="0060558D">
            <w:pPr>
              <w:pStyle w:val="Itemlevel1"/>
              <w:tabs>
                <w:tab w:val="clear" w:pos="1134"/>
                <w:tab w:val="left" w:pos="952"/>
              </w:tabs>
              <w:spacing w:before="0"/>
              <w:rPr>
                <w:sz w:val="22"/>
                <w:szCs w:val="22"/>
              </w:rPr>
            </w:pPr>
            <w:r>
              <w:rPr>
                <w:sz w:val="22"/>
                <w:szCs w:val="22"/>
              </w:rPr>
              <w:t>21</w:t>
            </w:r>
            <w:r w:rsidRPr="00745FC5">
              <w:rPr>
                <w:sz w:val="22"/>
                <w:szCs w:val="22"/>
              </w:rPr>
              <w:t>/PC/</w:t>
            </w:r>
            <w:r>
              <w:rPr>
                <w:sz w:val="22"/>
                <w:szCs w:val="22"/>
              </w:rPr>
              <w:t>25</w:t>
            </w:r>
          </w:p>
        </w:tc>
        <w:tc>
          <w:tcPr>
            <w:tcW w:w="8647" w:type="dxa"/>
            <w:shd w:val="clear" w:color="auto" w:fill="auto"/>
          </w:tcPr>
          <w:p w14:paraId="2A8EF499" w14:textId="1C361FA7" w:rsidR="0060558D" w:rsidRPr="00745FC5" w:rsidRDefault="0060558D" w:rsidP="0060558D">
            <w:pPr>
              <w:pStyle w:val="Itemlevel1"/>
              <w:tabs>
                <w:tab w:val="clear" w:pos="1134"/>
                <w:tab w:val="left" w:pos="952"/>
                <w:tab w:val="left" w:pos="1428"/>
              </w:tabs>
              <w:spacing w:before="0"/>
              <w:rPr>
                <w:sz w:val="22"/>
                <w:szCs w:val="22"/>
                <w:lang w:val="en-GB"/>
              </w:rPr>
            </w:pPr>
            <w:r>
              <w:rPr>
                <w:b/>
                <w:sz w:val="22"/>
                <w:szCs w:val="22"/>
                <w:lang w:val="en-GB"/>
              </w:rPr>
              <w:t>25</w:t>
            </w:r>
            <w:r w:rsidRPr="00745FC5">
              <w:rPr>
                <w:b/>
                <w:sz w:val="22"/>
                <w:szCs w:val="22"/>
                <w:lang w:val="en-GB"/>
              </w:rPr>
              <w:t>.1 Schedule of Deposited Plans</w:t>
            </w:r>
            <w:r w:rsidRPr="00745FC5">
              <w:rPr>
                <w:sz w:val="22"/>
                <w:szCs w:val="22"/>
                <w:lang w:val="en-GB"/>
              </w:rPr>
              <w:t xml:space="preserve"> </w:t>
            </w:r>
          </w:p>
        </w:tc>
      </w:tr>
    </w:tbl>
    <w:p w14:paraId="433C4B9E" w14:textId="19EC54F8" w:rsidR="00037F16" w:rsidRDefault="00037F16" w:rsidP="00132C96">
      <w:pPr>
        <w:rPr>
          <w:rFonts w:ascii="Calibri" w:hAnsi="Calibri" w:cs="Calibri"/>
          <w:bCs/>
          <w:sz w:val="22"/>
          <w:szCs w:val="22"/>
          <w:u w:val="single"/>
          <w:lang w:val="en-GB"/>
        </w:rPr>
      </w:pPr>
    </w:p>
    <w:tbl>
      <w:tblPr>
        <w:tblStyle w:val="TableGrid"/>
        <w:tblW w:w="9889" w:type="dxa"/>
        <w:tblLayout w:type="fixed"/>
        <w:tblLook w:val="04A0" w:firstRow="1" w:lastRow="0" w:firstColumn="1" w:lastColumn="0" w:noHBand="0" w:noVBand="1"/>
      </w:tblPr>
      <w:tblGrid>
        <w:gridCol w:w="1242"/>
        <w:gridCol w:w="8647"/>
      </w:tblGrid>
      <w:tr w:rsidR="008510B1" w14:paraId="21330FAD" w14:textId="77777777" w:rsidTr="00A11EC3">
        <w:tc>
          <w:tcPr>
            <w:tcW w:w="1242" w:type="dxa"/>
            <w:tcBorders>
              <w:top w:val="nil"/>
              <w:left w:val="nil"/>
              <w:bottom w:val="nil"/>
              <w:right w:val="nil"/>
            </w:tcBorders>
          </w:tcPr>
          <w:p w14:paraId="403D32D9" w14:textId="70366E70" w:rsidR="008510B1" w:rsidRPr="00FD425C" w:rsidRDefault="006045DC" w:rsidP="00132C96">
            <w:pPr>
              <w:rPr>
                <w:rFonts w:asciiTheme="minorHAnsi" w:hAnsiTheme="minorHAnsi" w:cstheme="minorHAnsi"/>
                <w:bCs/>
                <w:sz w:val="22"/>
                <w:szCs w:val="22"/>
                <w:lang w:val="en-GB"/>
              </w:rPr>
            </w:pPr>
            <w:r w:rsidRPr="00FD425C">
              <w:rPr>
                <w:rFonts w:asciiTheme="minorHAnsi" w:hAnsiTheme="minorHAnsi" w:cstheme="minorHAnsi"/>
                <w:bCs/>
                <w:sz w:val="22"/>
                <w:szCs w:val="22"/>
                <w:lang w:val="en-GB"/>
              </w:rPr>
              <w:t>210307</w:t>
            </w:r>
          </w:p>
        </w:tc>
        <w:tc>
          <w:tcPr>
            <w:tcW w:w="8647" w:type="dxa"/>
            <w:tcBorders>
              <w:top w:val="nil"/>
              <w:left w:val="nil"/>
              <w:bottom w:val="nil"/>
              <w:right w:val="nil"/>
            </w:tcBorders>
          </w:tcPr>
          <w:p w14:paraId="774DF8A4" w14:textId="033E2B1D" w:rsidR="008510B1" w:rsidRPr="00FD425C" w:rsidRDefault="006045DC" w:rsidP="001761C6">
            <w:pPr>
              <w:tabs>
                <w:tab w:val="left" w:pos="1944"/>
              </w:tabs>
              <w:rPr>
                <w:rFonts w:asciiTheme="minorHAnsi" w:hAnsiTheme="minorHAnsi" w:cstheme="minorHAnsi"/>
                <w:sz w:val="22"/>
                <w:szCs w:val="22"/>
              </w:rPr>
            </w:pPr>
            <w:r w:rsidRPr="00FD425C">
              <w:rPr>
                <w:rFonts w:asciiTheme="minorHAnsi" w:hAnsiTheme="minorHAnsi" w:cstheme="minorHAnsi"/>
                <w:sz w:val="22"/>
                <w:szCs w:val="22"/>
              </w:rPr>
              <w:t>Site Address: Land at Arborfield Green Development, Arborfield Garrison Arborfield Reading RG2 9NW</w:t>
            </w:r>
          </w:p>
          <w:p w14:paraId="06D47FAF" w14:textId="499DA8C9" w:rsidR="006045DC" w:rsidRPr="00FD425C" w:rsidRDefault="006045DC" w:rsidP="001761C6">
            <w:pPr>
              <w:tabs>
                <w:tab w:val="left" w:pos="1944"/>
              </w:tabs>
              <w:rPr>
                <w:rFonts w:asciiTheme="minorHAnsi" w:hAnsiTheme="minorHAnsi" w:cstheme="minorHAnsi"/>
                <w:sz w:val="22"/>
                <w:szCs w:val="22"/>
              </w:rPr>
            </w:pPr>
            <w:r w:rsidRPr="00FD425C">
              <w:rPr>
                <w:rFonts w:asciiTheme="minorHAnsi" w:hAnsiTheme="minorHAnsi" w:cstheme="minorHAnsi"/>
                <w:sz w:val="22"/>
                <w:szCs w:val="22"/>
              </w:rPr>
              <w:t>Description: Full application for the proposed change of use of land to provide Suitable Alternative Natural Greenspace (SANG).</w:t>
            </w:r>
          </w:p>
        </w:tc>
      </w:tr>
      <w:tr w:rsidR="008510B1" w14:paraId="26F022D8" w14:textId="77777777" w:rsidTr="00A11EC3">
        <w:tc>
          <w:tcPr>
            <w:tcW w:w="1242" w:type="dxa"/>
            <w:tcBorders>
              <w:top w:val="nil"/>
              <w:left w:val="nil"/>
              <w:bottom w:val="nil"/>
              <w:right w:val="nil"/>
            </w:tcBorders>
          </w:tcPr>
          <w:p w14:paraId="3EED350B" w14:textId="439D1937" w:rsidR="008510B1" w:rsidRPr="00FD425C" w:rsidRDefault="006045DC" w:rsidP="00132C96">
            <w:pPr>
              <w:rPr>
                <w:rFonts w:asciiTheme="minorHAnsi" w:hAnsiTheme="minorHAnsi" w:cstheme="minorHAnsi"/>
                <w:bCs/>
                <w:sz w:val="22"/>
                <w:szCs w:val="22"/>
                <w:lang w:val="en-GB"/>
              </w:rPr>
            </w:pPr>
            <w:r w:rsidRPr="00FD425C">
              <w:rPr>
                <w:rFonts w:asciiTheme="minorHAnsi" w:hAnsiTheme="minorHAnsi" w:cstheme="minorHAnsi"/>
                <w:bCs/>
                <w:sz w:val="22"/>
                <w:szCs w:val="22"/>
                <w:lang w:val="en-GB"/>
              </w:rPr>
              <w:t xml:space="preserve">Shortcut to proposal: </w:t>
            </w:r>
          </w:p>
        </w:tc>
        <w:tc>
          <w:tcPr>
            <w:tcW w:w="8647" w:type="dxa"/>
            <w:tcBorders>
              <w:top w:val="nil"/>
              <w:left w:val="nil"/>
              <w:bottom w:val="nil"/>
              <w:right w:val="nil"/>
            </w:tcBorders>
          </w:tcPr>
          <w:p w14:paraId="2D18AEA1" w14:textId="6892F574" w:rsidR="001761C6" w:rsidRPr="00FD425C" w:rsidRDefault="006045DC" w:rsidP="00132C96">
            <w:pPr>
              <w:rPr>
                <w:rFonts w:asciiTheme="minorHAnsi" w:hAnsiTheme="minorHAnsi" w:cstheme="minorHAnsi"/>
                <w:sz w:val="22"/>
                <w:szCs w:val="22"/>
              </w:rPr>
            </w:pPr>
            <w:r w:rsidRPr="00FD425C">
              <w:rPr>
                <w:rFonts w:asciiTheme="minorHAnsi" w:hAnsiTheme="minorHAnsi" w:cstheme="minorHAnsi"/>
                <w:sz w:val="22"/>
                <w:szCs w:val="22"/>
              </w:rPr>
              <w:t>https://planning.wokingham.gov.uk/FastWebPL/results.asp?ApplicationNumber=210307&amp;AddressPrefix=&amp;Postcode=&amp;KeywordSearch=&amp;Submit=Search</w:t>
            </w:r>
          </w:p>
        </w:tc>
      </w:tr>
      <w:tr w:rsidR="008510B1" w14:paraId="323368BE" w14:textId="77777777" w:rsidTr="00A11EC3">
        <w:tc>
          <w:tcPr>
            <w:tcW w:w="1242" w:type="dxa"/>
            <w:tcBorders>
              <w:top w:val="nil"/>
              <w:left w:val="nil"/>
              <w:bottom w:val="nil"/>
              <w:right w:val="nil"/>
            </w:tcBorders>
          </w:tcPr>
          <w:p w14:paraId="65756F77" w14:textId="262B83A0" w:rsidR="008510B1" w:rsidRPr="00FD425C" w:rsidRDefault="006045DC" w:rsidP="00132C96">
            <w:pPr>
              <w:rPr>
                <w:rFonts w:asciiTheme="minorHAnsi" w:hAnsiTheme="minorHAnsi" w:cstheme="minorHAnsi"/>
                <w:bCs/>
                <w:sz w:val="22"/>
                <w:szCs w:val="22"/>
                <w:lang w:val="en-GB"/>
              </w:rPr>
            </w:pPr>
            <w:r w:rsidRPr="00FD425C">
              <w:rPr>
                <w:rFonts w:asciiTheme="minorHAnsi" w:hAnsiTheme="minorHAnsi" w:cstheme="minorHAnsi"/>
                <w:bCs/>
                <w:sz w:val="22"/>
                <w:szCs w:val="22"/>
                <w:lang w:val="en-GB"/>
              </w:rPr>
              <w:t xml:space="preserve">Our comments: </w:t>
            </w:r>
          </w:p>
        </w:tc>
        <w:tc>
          <w:tcPr>
            <w:tcW w:w="8647" w:type="dxa"/>
            <w:tcBorders>
              <w:top w:val="nil"/>
              <w:left w:val="nil"/>
              <w:bottom w:val="nil"/>
              <w:right w:val="nil"/>
            </w:tcBorders>
          </w:tcPr>
          <w:p w14:paraId="65420E81" w14:textId="44B57111" w:rsidR="001761C6" w:rsidRPr="00FD425C" w:rsidRDefault="00FD425C" w:rsidP="00132C96">
            <w:pPr>
              <w:rPr>
                <w:rFonts w:asciiTheme="minorHAnsi" w:hAnsiTheme="minorHAnsi" w:cstheme="minorHAnsi"/>
                <w:bCs/>
                <w:sz w:val="22"/>
                <w:szCs w:val="22"/>
                <w:lang w:val="en-GB"/>
              </w:rPr>
            </w:pPr>
            <w:r w:rsidRPr="00FD425C">
              <w:rPr>
                <w:rFonts w:asciiTheme="minorHAnsi" w:hAnsiTheme="minorHAnsi" w:cstheme="minorHAnsi"/>
                <w:bCs/>
                <w:sz w:val="22"/>
                <w:szCs w:val="22"/>
                <w:lang w:val="en-GB"/>
              </w:rPr>
              <w:t xml:space="preserve">No comment </w:t>
            </w:r>
          </w:p>
        </w:tc>
      </w:tr>
      <w:tr w:rsidR="00A02B69" w14:paraId="0D342430" w14:textId="77777777" w:rsidTr="00A11EC3">
        <w:tc>
          <w:tcPr>
            <w:tcW w:w="9889" w:type="dxa"/>
            <w:gridSpan w:val="2"/>
            <w:tcBorders>
              <w:top w:val="nil"/>
              <w:left w:val="nil"/>
              <w:bottom w:val="nil"/>
              <w:right w:val="nil"/>
            </w:tcBorders>
          </w:tcPr>
          <w:p w14:paraId="046E0EA3" w14:textId="05BA3498" w:rsidR="00A02B69" w:rsidRPr="00FD425C" w:rsidRDefault="00A02B69" w:rsidP="00132C96">
            <w:pPr>
              <w:rPr>
                <w:rFonts w:asciiTheme="minorHAnsi" w:hAnsiTheme="minorHAnsi" w:cstheme="minorHAnsi"/>
                <w:bCs/>
                <w:sz w:val="22"/>
                <w:szCs w:val="22"/>
                <w:lang w:val="en-GB"/>
              </w:rPr>
            </w:pPr>
            <w:r w:rsidRPr="00FD425C">
              <w:rPr>
                <w:rFonts w:asciiTheme="minorHAnsi" w:hAnsiTheme="minorHAnsi" w:cstheme="minorHAnsi"/>
                <w:bCs/>
                <w:sz w:val="22"/>
                <w:szCs w:val="22"/>
                <w:lang w:val="en-GB"/>
              </w:rPr>
              <w:t>-----------------------------------------------------------------------------------------------------------------------------------------</w:t>
            </w:r>
          </w:p>
        </w:tc>
      </w:tr>
      <w:tr w:rsidR="008510B1" w14:paraId="318004FA" w14:textId="77777777" w:rsidTr="00A11EC3">
        <w:tc>
          <w:tcPr>
            <w:tcW w:w="1242" w:type="dxa"/>
            <w:tcBorders>
              <w:top w:val="nil"/>
              <w:left w:val="nil"/>
              <w:bottom w:val="nil"/>
              <w:right w:val="nil"/>
            </w:tcBorders>
          </w:tcPr>
          <w:p w14:paraId="142E32FA" w14:textId="79656F27" w:rsidR="008510B1" w:rsidRPr="00FD425C" w:rsidRDefault="00A02B69" w:rsidP="00132C96">
            <w:pPr>
              <w:rPr>
                <w:rFonts w:asciiTheme="minorHAnsi" w:hAnsiTheme="minorHAnsi" w:cstheme="minorHAnsi"/>
                <w:bCs/>
                <w:sz w:val="22"/>
                <w:szCs w:val="22"/>
                <w:lang w:val="en-GB"/>
              </w:rPr>
            </w:pPr>
            <w:r w:rsidRPr="00FD425C">
              <w:rPr>
                <w:rFonts w:asciiTheme="minorHAnsi" w:hAnsiTheme="minorHAnsi" w:cstheme="minorHAnsi"/>
                <w:bCs/>
                <w:sz w:val="22"/>
                <w:szCs w:val="22"/>
                <w:lang w:val="en-GB"/>
              </w:rPr>
              <w:t>210387</w:t>
            </w:r>
          </w:p>
        </w:tc>
        <w:tc>
          <w:tcPr>
            <w:tcW w:w="8647" w:type="dxa"/>
            <w:tcBorders>
              <w:top w:val="nil"/>
              <w:left w:val="nil"/>
              <w:bottom w:val="nil"/>
              <w:right w:val="nil"/>
            </w:tcBorders>
          </w:tcPr>
          <w:p w14:paraId="4B66600F" w14:textId="35A0F85B" w:rsidR="008510B1" w:rsidRPr="00FD425C" w:rsidRDefault="00A02B69" w:rsidP="00132C96">
            <w:pPr>
              <w:rPr>
                <w:rFonts w:asciiTheme="minorHAnsi" w:hAnsiTheme="minorHAnsi" w:cstheme="minorHAnsi"/>
                <w:bCs/>
                <w:sz w:val="22"/>
                <w:szCs w:val="22"/>
                <w:lang w:val="en-GB"/>
              </w:rPr>
            </w:pPr>
            <w:r w:rsidRPr="00FD425C">
              <w:rPr>
                <w:rFonts w:asciiTheme="minorHAnsi" w:hAnsiTheme="minorHAnsi" w:cstheme="minorHAnsi"/>
                <w:sz w:val="22"/>
                <w:szCs w:val="22"/>
              </w:rPr>
              <w:t xml:space="preserve">Site Address: Land South </w:t>
            </w:r>
            <w:proofErr w:type="gramStart"/>
            <w:r w:rsidRPr="00FD425C">
              <w:rPr>
                <w:rFonts w:asciiTheme="minorHAnsi" w:hAnsiTheme="minorHAnsi" w:cstheme="minorHAnsi"/>
                <w:sz w:val="22"/>
                <w:szCs w:val="22"/>
              </w:rPr>
              <w:t>Of</w:t>
            </w:r>
            <w:proofErr w:type="gramEnd"/>
            <w:r w:rsidRPr="00FD425C">
              <w:rPr>
                <w:rFonts w:asciiTheme="minorHAnsi" w:hAnsiTheme="minorHAnsi" w:cstheme="minorHAnsi"/>
                <w:sz w:val="22"/>
                <w:szCs w:val="22"/>
              </w:rPr>
              <w:t xml:space="preserve"> </w:t>
            </w:r>
            <w:proofErr w:type="spellStart"/>
            <w:r w:rsidRPr="00FD425C">
              <w:rPr>
                <w:rFonts w:asciiTheme="minorHAnsi" w:hAnsiTheme="minorHAnsi" w:cstheme="minorHAnsi"/>
                <w:sz w:val="22"/>
                <w:szCs w:val="22"/>
              </w:rPr>
              <w:t>Cutbush</w:t>
            </w:r>
            <w:proofErr w:type="spellEnd"/>
            <w:r w:rsidRPr="00FD425C">
              <w:rPr>
                <w:rFonts w:asciiTheme="minorHAnsi" w:hAnsiTheme="minorHAnsi" w:cstheme="minorHAnsi"/>
                <w:sz w:val="22"/>
                <w:szCs w:val="22"/>
              </w:rPr>
              <w:t xml:space="preserve"> Lane (West Of </w:t>
            </w:r>
            <w:proofErr w:type="spellStart"/>
            <w:r w:rsidRPr="00FD425C">
              <w:rPr>
                <w:rFonts w:asciiTheme="minorHAnsi" w:hAnsiTheme="minorHAnsi" w:cstheme="minorHAnsi"/>
                <w:sz w:val="22"/>
                <w:szCs w:val="22"/>
              </w:rPr>
              <w:t>Oldhouse</w:t>
            </w:r>
            <w:proofErr w:type="spellEnd"/>
            <w:r w:rsidRPr="00FD425C">
              <w:rPr>
                <w:rFonts w:asciiTheme="minorHAnsi" w:hAnsiTheme="minorHAnsi" w:cstheme="minorHAnsi"/>
                <w:sz w:val="22"/>
                <w:szCs w:val="22"/>
              </w:rPr>
              <w:t xml:space="preserve"> Farm Lane) And gateway 4 plot at TVSP</w:t>
            </w:r>
          </w:p>
        </w:tc>
      </w:tr>
      <w:tr w:rsidR="008510B1" w14:paraId="0484DBEC" w14:textId="77777777" w:rsidTr="00A11EC3">
        <w:tc>
          <w:tcPr>
            <w:tcW w:w="1242" w:type="dxa"/>
            <w:tcBorders>
              <w:top w:val="nil"/>
              <w:left w:val="nil"/>
              <w:bottom w:val="nil"/>
              <w:right w:val="nil"/>
            </w:tcBorders>
          </w:tcPr>
          <w:p w14:paraId="3AEDC9AD" w14:textId="42018400" w:rsidR="00A02B69" w:rsidRPr="00FD425C" w:rsidRDefault="00A02B69" w:rsidP="00132C96">
            <w:pPr>
              <w:rPr>
                <w:rFonts w:asciiTheme="minorHAnsi" w:hAnsiTheme="minorHAnsi" w:cstheme="minorHAnsi"/>
                <w:bCs/>
                <w:sz w:val="22"/>
                <w:szCs w:val="22"/>
                <w:lang w:val="en-GB"/>
              </w:rPr>
            </w:pPr>
          </w:p>
        </w:tc>
        <w:tc>
          <w:tcPr>
            <w:tcW w:w="8647" w:type="dxa"/>
            <w:tcBorders>
              <w:top w:val="nil"/>
              <w:left w:val="nil"/>
              <w:bottom w:val="nil"/>
              <w:right w:val="nil"/>
            </w:tcBorders>
          </w:tcPr>
          <w:p w14:paraId="4F5ED7AD" w14:textId="6C6BECA2" w:rsidR="008510B1" w:rsidRPr="00FD425C" w:rsidRDefault="00A02B69" w:rsidP="00132C96">
            <w:pPr>
              <w:rPr>
                <w:rFonts w:asciiTheme="minorHAnsi" w:hAnsiTheme="minorHAnsi" w:cstheme="minorHAnsi"/>
                <w:sz w:val="22"/>
                <w:szCs w:val="22"/>
              </w:rPr>
            </w:pPr>
            <w:r w:rsidRPr="00FD425C">
              <w:rPr>
                <w:rFonts w:asciiTheme="minorHAnsi" w:hAnsiTheme="minorHAnsi" w:cstheme="minorHAnsi"/>
                <w:sz w:val="22"/>
                <w:szCs w:val="22"/>
              </w:rPr>
              <w:t xml:space="preserve">Description: Full application for the erection of Film studio stages and workshops (for a temporary period of 5 years). To include access to the site via Old House Lane / </w:t>
            </w:r>
            <w:proofErr w:type="spellStart"/>
            <w:r w:rsidRPr="00FD425C">
              <w:rPr>
                <w:rFonts w:asciiTheme="minorHAnsi" w:hAnsiTheme="minorHAnsi" w:cstheme="minorHAnsi"/>
                <w:sz w:val="22"/>
                <w:szCs w:val="22"/>
              </w:rPr>
              <w:t>Cutbush</w:t>
            </w:r>
            <w:proofErr w:type="spellEnd"/>
            <w:r w:rsidRPr="00FD425C">
              <w:rPr>
                <w:rFonts w:asciiTheme="minorHAnsi" w:hAnsiTheme="minorHAnsi" w:cstheme="minorHAnsi"/>
                <w:sz w:val="22"/>
                <w:szCs w:val="22"/>
              </w:rPr>
              <w:t xml:space="preserve"> Lane, car parking, ancillary buildings to support the use of the site and landscaping, with a workshop to be included on Gateway 4 plot at Thames Valley Science Park. Potential departure from the Local Plan</w:t>
            </w:r>
          </w:p>
        </w:tc>
      </w:tr>
      <w:tr w:rsidR="008510B1" w14:paraId="70FC0525" w14:textId="77777777" w:rsidTr="00A11EC3">
        <w:tc>
          <w:tcPr>
            <w:tcW w:w="1242" w:type="dxa"/>
            <w:tcBorders>
              <w:top w:val="nil"/>
              <w:left w:val="nil"/>
              <w:bottom w:val="nil"/>
              <w:right w:val="nil"/>
            </w:tcBorders>
          </w:tcPr>
          <w:p w14:paraId="0333046E" w14:textId="7540A1C2" w:rsidR="008510B1" w:rsidRPr="00FD425C" w:rsidRDefault="00A02B69" w:rsidP="00132C96">
            <w:pPr>
              <w:rPr>
                <w:rFonts w:asciiTheme="minorHAnsi" w:hAnsiTheme="minorHAnsi" w:cstheme="minorHAnsi"/>
                <w:bCs/>
                <w:sz w:val="22"/>
                <w:szCs w:val="22"/>
                <w:lang w:val="en-GB"/>
              </w:rPr>
            </w:pPr>
            <w:r w:rsidRPr="00FD425C">
              <w:rPr>
                <w:rFonts w:asciiTheme="minorHAnsi" w:hAnsiTheme="minorHAnsi" w:cstheme="minorHAnsi"/>
                <w:bCs/>
                <w:sz w:val="22"/>
                <w:szCs w:val="22"/>
                <w:lang w:val="en-GB"/>
              </w:rPr>
              <w:t>Shortcut to proposal</w:t>
            </w:r>
          </w:p>
        </w:tc>
        <w:tc>
          <w:tcPr>
            <w:tcW w:w="8647" w:type="dxa"/>
            <w:tcBorders>
              <w:top w:val="nil"/>
              <w:left w:val="nil"/>
              <w:bottom w:val="nil"/>
              <w:right w:val="nil"/>
            </w:tcBorders>
          </w:tcPr>
          <w:p w14:paraId="573D97F9" w14:textId="579BF620" w:rsidR="008510B1" w:rsidRPr="00FD425C" w:rsidRDefault="00A02B69" w:rsidP="00132C96">
            <w:pPr>
              <w:rPr>
                <w:rFonts w:asciiTheme="minorHAnsi" w:hAnsiTheme="minorHAnsi" w:cstheme="minorHAnsi"/>
                <w:bCs/>
                <w:sz w:val="22"/>
                <w:szCs w:val="22"/>
                <w:lang w:val="en-GB"/>
              </w:rPr>
            </w:pPr>
            <w:r w:rsidRPr="00FD425C">
              <w:rPr>
                <w:rFonts w:asciiTheme="minorHAnsi" w:hAnsiTheme="minorHAnsi" w:cstheme="minorHAnsi"/>
                <w:bCs/>
                <w:sz w:val="22"/>
                <w:szCs w:val="22"/>
                <w:lang w:val="en-GB"/>
              </w:rPr>
              <w:t>https://planning.wokingham.gov.uk/FastWebPL/results.asp?ApplicationNumber=210387&amp;AddressPrefix=&amp;Postcode=&amp;KeywordSearch=&amp;Submit=Search</w:t>
            </w:r>
          </w:p>
        </w:tc>
      </w:tr>
      <w:tr w:rsidR="0058504F" w14:paraId="28625212" w14:textId="77777777" w:rsidTr="00A11EC3">
        <w:tc>
          <w:tcPr>
            <w:tcW w:w="1242" w:type="dxa"/>
            <w:tcBorders>
              <w:top w:val="nil"/>
              <w:left w:val="nil"/>
              <w:bottom w:val="nil"/>
              <w:right w:val="nil"/>
            </w:tcBorders>
          </w:tcPr>
          <w:p w14:paraId="3FE08361" w14:textId="6FB7EE0D" w:rsidR="0058504F" w:rsidRPr="00A02B69" w:rsidRDefault="00A02B69" w:rsidP="00132C96">
            <w:pPr>
              <w:rPr>
                <w:rFonts w:asciiTheme="minorHAnsi" w:hAnsiTheme="minorHAnsi" w:cstheme="minorHAnsi"/>
                <w:bCs/>
                <w:lang w:val="en-GB"/>
              </w:rPr>
            </w:pPr>
            <w:r w:rsidRPr="00A02B69">
              <w:rPr>
                <w:rFonts w:asciiTheme="minorHAnsi" w:hAnsiTheme="minorHAnsi" w:cstheme="minorHAnsi"/>
                <w:bCs/>
                <w:lang w:val="en-GB"/>
              </w:rPr>
              <w:t xml:space="preserve">Our comments:  </w:t>
            </w:r>
          </w:p>
        </w:tc>
        <w:tc>
          <w:tcPr>
            <w:tcW w:w="8647" w:type="dxa"/>
            <w:tcBorders>
              <w:top w:val="nil"/>
              <w:left w:val="nil"/>
              <w:bottom w:val="nil"/>
              <w:right w:val="nil"/>
            </w:tcBorders>
          </w:tcPr>
          <w:p w14:paraId="231CF150" w14:textId="4AF030EE" w:rsidR="0058504F" w:rsidRPr="00FD425C" w:rsidRDefault="005A6B3E" w:rsidP="00132C96">
            <w:pPr>
              <w:rPr>
                <w:rFonts w:ascii="Calibri" w:hAnsi="Calibri" w:cs="Calibri"/>
                <w:bCs/>
                <w:lang w:val="en-GB"/>
              </w:rPr>
            </w:pPr>
            <w:r>
              <w:rPr>
                <w:rFonts w:ascii="Calibri" w:hAnsi="Calibri" w:cs="Calibri"/>
                <w:bCs/>
                <w:sz w:val="22"/>
                <w:szCs w:val="22"/>
              </w:rPr>
              <w:t xml:space="preserve">The </w:t>
            </w:r>
            <w:r w:rsidR="00FD425C">
              <w:rPr>
                <w:rFonts w:ascii="Calibri" w:hAnsi="Calibri" w:cs="Calibri"/>
                <w:bCs/>
                <w:sz w:val="22"/>
                <w:szCs w:val="22"/>
              </w:rPr>
              <w:t xml:space="preserve">SPC </w:t>
            </w:r>
            <w:r>
              <w:rPr>
                <w:rFonts w:ascii="Calibri" w:hAnsi="Calibri" w:cs="Calibri"/>
                <w:bCs/>
                <w:sz w:val="22"/>
                <w:szCs w:val="22"/>
              </w:rPr>
              <w:t xml:space="preserve">fully </w:t>
            </w:r>
            <w:r w:rsidR="00FD425C">
              <w:rPr>
                <w:rFonts w:ascii="Calibri" w:hAnsi="Calibri" w:cs="Calibri"/>
                <w:bCs/>
                <w:sz w:val="22"/>
                <w:szCs w:val="22"/>
              </w:rPr>
              <w:t>s</w:t>
            </w:r>
            <w:r w:rsidR="00FD425C" w:rsidRPr="00FD425C">
              <w:rPr>
                <w:rFonts w:ascii="Calibri" w:hAnsi="Calibri" w:cs="Calibri"/>
                <w:bCs/>
                <w:sz w:val="22"/>
                <w:szCs w:val="22"/>
              </w:rPr>
              <w:t>upport</w:t>
            </w:r>
            <w:r w:rsidR="00FD425C">
              <w:rPr>
                <w:rFonts w:ascii="Calibri" w:hAnsi="Calibri" w:cs="Calibri"/>
                <w:bCs/>
                <w:sz w:val="22"/>
                <w:szCs w:val="22"/>
              </w:rPr>
              <w:t xml:space="preserve">s </w:t>
            </w:r>
            <w:r>
              <w:rPr>
                <w:rFonts w:ascii="Calibri" w:hAnsi="Calibri" w:cs="Calibri"/>
                <w:bCs/>
                <w:sz w:val="22"/>
                <w:szCs w:val="22"/>
              </w:rPr>
              <w:t xml:space="preserve">this </w:t>
            </w:r>
            <w:proofErr w:type="gramStart"/>
            <w:r>
              <w:rPr>
                <w:rFonts w:ascii="Calibri" w:hAnsi="Calibri" w:cs="Calibri"/>
                <w:bCs/>
                <w:sz w:val="22"/>
                <w:szCs w:val="22"/>
              </w:rPr>
              <w:t xml:space="preserve">because </w:t>
            </w:r>
            <w:r w:rsidR="00FD425C" w:rsidRPr="00FD425C">
              <w:rPr>
                <w:rFonts w:ascii="Calibri" w:hAnsi="Calibri" w:cs="Calibri"/>
                <w:bCs/>
                <w:sz w:val="22"/>
                <w:szCs w:val="22"/>
              </w:rPr>
              <w:t xml:space="preserve"> of</w:t>
            </w:r>
            <w:proofErr w:type="gramEnd"/>
            <w:r w:rsidR="00FD425C" w:rsidRPr="00FD425C">
              <w:rPr>
                <w:rFonts w:ascii="Calibri" w:hAnsi="Calibri" w:cs="Calibri"/>
                <w:bCs/>
                <w:sz w:val="22"/>
                <w:szCs w:val="22"/>
              </w:rPr>
              <w:t xml:space="preserve"> </w:t>
            </w:r>
            <w:r>
              <w:rPr>
                <w:rFonts w:ascii="Calibri" w:hAnsi="Calibri" w:cs="Calibri"/>
                <w:bCs/>
                <w:sz w:val="22"/>
                <w:szCs w:val="22"/>
              </w:rPr>
              <w:t xml:space="preserve">the </w:t>
            </w:r>
            <w:r w:rsidR="00FD425C" w:rsidRPr="00FD425C">
              <w:rPr>
                <w:rFonts w:ascii="Calibri" w:hAnsi="Calibri" w:cs="Calibri"/>
                <w:bCs/>
                <w:sz w:val="22"/>
                <w:szCs w:val="22"/>
              </w:rPr>
              <w:t xml:space="preserve">huge benefit to </w:t>
            </w:r>
            <w:r w:rsidR="00FD425C">
              <w:rPr>
                <w:rFonts w:ascii="Calibri" w:hAnsi="Calibri" w:cs="Calibri"/>
                <w:bCs/>
                <w:sz w:val="22"/>
                <w:szCs w:val="22"/>
              </w:rPr>
              <w:t xml:space="preserve">the </w:t>
            </w:r>
            <w:r w:rsidR="00FD425C" w:rsidRPr="00FD425C">
              <w:rPr>
                <w:rFonts w:ascii="Calibri" w:hAnsi="Calibri" w:cs="Calibri"/>
                <w:bCs/>
                <w:sz w:val="22"/>
                <w:szCs w:val="22"/>
              </w:rPr>
              <w:t xml:space="preserve">local and </w:t>
            </w:r>
            <w:r>
              <w:rPr>
                <w:rFonts w:ascii="Calibri" w:hAnsi="Calibri" w:cs="Calibri"/>
                <w:bCs/>
                <w:sz w:val="22"/>
                <w:szCs w:val="22"/>
              </w:rPr>
              <w:t>UK</w:t>
            </w:r>
            <w:r w:rsidR="00FD425C" w:rsidRPr="00FD425C">
              <w:rPr>
                <w:rFonts w:ascii="Calibri" w:hAnsi="Calibri" w:cs="Calibri"/>
                <w:bCs/>
                <w:sz w:val="22"/>
                <w:szCs w:val="22"/>
              </w:rPr>
              <w:t xml:space="preserve"> economy and local job prospects</w:t>
            </w:r>
            <w:r w:rsidR="00FD425C">
              <w:rPr>
                <w:rFonts w:ascii="Calibri" w:hAnsi="Calibri" w:cs="Calibri"/>
                <w:bCs/>
                <w:sz w:val="22"/>
                <w:szCs w:val="22"/>
              </w:rPr>
              <w:t>.</w:t>
            </w:r>
          </w:p>
        </w:tc>
      </w:tr>
      <w:tr w:rsidR="00A02B69" w14:paraId="498B1296" w14:textId="77777777" w:rsidTr="00A11EC3">
        <w:tc>
          <w:tcPr>
            <w:tcW w:w="1242" w:type="dxa"/>
            <w:tcBorders>
              <w:top w:val="nil"/>
              <w:left w:val="nil"/>
              <w:bottom w:val="nil"/>
              <w:right w:val="nil"/>
            </w:tcBorders>
          </w:tcPr>
          <w:p w14:paraId="73853073" w14:textId="77777777" w:rsidR="00A02B69" w:rsidRPr="00A02B69" w:rsidRDefault="00A02B69" w:rsidP="00132C96">
            <w:pPr>
              <w:rPr>
                <w:rFonts w:asciiTheme="minorHAnsi" w:hAnsiTheme="minorHAnsi" w:cstheme="minorHAnsi"/>
                <w:bCs/>
                <w:lang w:val="en-GB"/>
              </w:rPr>
            </w:pPr>
          </w:p>
        </w:tc>
        <w:tc>
          <w:tcPr>
            <w:tcW w:w="8647" w:type="dxa"/>
            <w:tcBorders>
              <w:top w:val="nil"/>
              <w:left w:val="nil"/>
              <w:bottom w:val="nil"/>
              <w:right w:val="nil"/>
            </w:tcBorders>
          </w:tcPr>
          <w:p w14:paraId="57A0A948" w14:textId="77777777" w:rsidR="00A02B69" w:rsidRPr="00A02B69" w:rsidRDefault="00A02B69" w:rsidP="00132C96">
            <w:pPr>
              <w:rPr>
                <w:rFonts w:ascii="Calibri" w:hAnsi="Calibri" w:cs="Calibri"/>
                <w:bCs/>
                <w:lang w:val="en-GB"/>
              </w:rPr>
            </w:pPr>
          </w:p>
        </w:tc>
      </w:tr>
      <w:tr w:rsidR="00A02B69" w14:paraId="085B198E" w14:textId="77777777" w:rsidTr="00A11EC3">
        <w:tc>
          <w:tcPr>
            <w:tcW w:w="9889" w:type="dxa"/>
            <w:gridSpan w:val="2"/>
            <w:tcBorders>
              <w:top w:val="nil"/>
              <w:left w:val="nil"/>
              <w:bottom w:val="nil"/>
              <w:right w:val="nil"/>
            </w:tcBorders>
          </w:tcPr>
          <w:p w14:paraId="56F4CCA1" w14:textId="4F9985D6" w:rsidR="00A02B69" w:rsidRPr="00A02B69" w:rsidRDefault="00A02B69" w:rsidP="00132C96">
            <w:pPr>
              <w:rPr>
                <w:rFonts w:ascii="Calibri" w:hAnsi="Calibri" w:cs="Calibri"/>
                <w:bCs/>
                <w:lang w:val="en-GB"/>
              </w:rPr>
            </w:pPr>
            <w:r>
              <w:rPr>
                <w:rFonts w:ascii="Calibri" w:hAnsi="Calibri" w:cs="Calibri"/>
                <w:bCs/>
                <w:lang w:val="en-GB"/>
              </w:rPr>
              <w:t>-------------------------------------------------------------------------------------------------------------------------------------------------------------</w:t>
            </w:r>
          </w:p>
        </w:tc>
      </w:tr>
    </w:tbl>
    <w:p w14:paraId="1781BE8E" w14:textId="77777777" w:rsidR="00764017" w:rsidRDefault="00764017" w:rsidP="00764017">
      <w:pPr>
        <w:rPr>
          <w:rFonts w:ascii="Calibri" w:hAnsi="Calibri" w:cs="Calibri"/>
          <w:bCs/>
          <w:sz w:val="22"/>
          <w:szCs w:val="22"/>
          <w:u w:val="single"/>
          <w:lang w:val="en-GB"/>
        </w:rPr>
      </w:pPr>
    </w:p>
    <w:tbl>
      <w:tblPr>
        <w:tblW w:w="15984" w:type="dxa"/>
        <w:tblLook w:val="04A0" w:firstRow="1" w:lastRow="0" w:firstColumn="1" w:lastColumn="0" w:noHBand="0" w:noVBand="1"/>
      </w:tblPr>
      <w:tblGrid>
        <w:gridCol w:w="1064"/>
        <w:gridCol w:w="8825"/>
        <w:gridCol w:w="6095"/>
      </w:tblGrid>
      <w:tr w:rsidR="0060558D" w:rsidRPr="00745FC5" w14:paraId="658D39F9" w14:textId="77777777" w:rsidTr="00A11EC3">
        <w:trPr>
          <w:gridAfter w:val="1"/>
          <w:wAfter w:w="6095" w:type="dxa"/>
        </w:trPr>
        <w:tc>
          <w:tcPr>
            <w:tcW w:w="0" w:type="auto"/>
            <w:shd w:val="clear" w:color="auto" w:fill="auto"/>
          </w:tcPr>
          <w:p w14:paraId="4201A712" w14:textId="77777777" w:rsidR="0060558D" w:rsidRPr="00745FC5" w:rsidRDefault="0060558D" w:rsidP="006832AA">
            <w:pPr>
              <w:pStyle w:val="Itemlevel1"/>
              <w:tabs>
                <w:tab w:val="clear" w:pos="1134"/>
                <w:tab w:val="left" w:pos="952"/>
              </w:tabs>
              <w:spacing w:before="0"/>
              <w:rPr>
                <w:rFonts w:cs="Calibri"/>
                <w:sz w:val="22"/>
                <w:szCs w:val="22"/>
              </w:rPr>
            </w:pPr>
          </w:p>
        </w:tc>
        <w:tc>
          <w:tcPr>
            <w:tcW w:w="8825" w:type="dxa"/>
            <w:shd w:val="clear" w:color="auto" w:fill="auto"/>
          </w:tcPr>
          <w:p w14:paraId="72FC41F3" w14:textId="36F39D16" w:rsidR="0060558D" w:rsidRPr="00FD425C" w:rsidRDefault="0060558D" w:rsidP="006832AA">
            <w:pPr>
              <w:pStyle w:val="Itemlevel1"/>
              <w:tabs>
                <w:tab w:val="clear" w:pos="1134"/>
                <w:tab w:val="left" w:pos="952"/>
                <w:tab w:val="left" w:pos="1428"/>
              </w:tabs>
              <w:spacing w:before="0"/>
              <w:rPr>
                <w:rFonts w:cs="Calibri"/>
                <w:b/>
                <w:sz w:val="22"/>
                <w:szCs w:val="22"/>
                <w:lang w:val="en-GB"/>
              </w:rPr>
            </w:pPr>
            <w:r w:rsidRPr="00FD425C">
              <w:rPr>
                <w:rFonts w:cs="Calibri"/>
                <w:bCs/>
                <w:sz w:val="22"/>
                <w:szCs w:val="22"/>
                <w:lang w:val="en-GB"/>
              </w:rPr>
              <w:t xml:space="preserve">25.2.2 </w:t>
            </w:r>
            <w:r w:rsidRPr="00FD425C">
              <w:rPr>
                <w:rFonts w:cs="Calibri"/>
                <w:b/>
                <w:sz w:val="22"/>
                <w:szCs w:val="22"/>
                <w:lang w:val="en-GB"/>
              </w:rPr>
              <w:t xml:space="preserve">List of plans </w:t>
            </w:r>
            <w:proofErr w:type="gramStart"/>
            <w:r w:rsidRPr="00FD425C">
              <w:rPr>
                <w:rFonts w:cs="Calibri"/>
                <w:b/>
                <w:sz w:val="22"/>
                <w:szCs w:val="22"/>
                <w:lang w:val="en-GB"/>
              </w:rPr>
              <w:t>approved</w:t>
            </w:r>
            <w:proofErr w:type="gramEnd"/>
            <w:r w:rsidRPr="00FD425C">
              <w:rPr>
                <w:rFonts w:cs="Calibri"/>
                <w:b/>
                <w:sz w:val="22"/>
                <w:szCs w:val="22"/>
                <w:lang w:val="en-GB"/>
              </w:rPr>
              <w:t xml:space="preserve"> </w:t>
            </w:r>
          </w:p>
          <w:p w14:paraId="54734790" w14:textId="2746B515" w:rsidR="0060558D" w:rsidRPr="00FD425C" w:rsidRDefault="0060558D" w:rsidP="006832AA">
            <w:pPr>
              <w:pStyle w:val="Itemlevel1"/>
              <w:tabs>
                <w:tab w:val="clear" w:pos="1134"/>
                <w:tab w:val="left" w:pos="952"/>
                <w:tab w:val="left" w:pos="1428"/>
              </w:tabs>
              <w:spacing w:before="0"/>
              <w:rPr>
                <w:rFonts w:cs="Calibri"/>
                <w:bCs/>
                <w:sz w:val="22"/>
                <w:szCs w:val="22"/>
                <w:lang w:val="en-GB"/>
              </w:rPr>
            </w:pPr>
          </w:p>
        </w:tc>
      </w:tr>
      <w:tr w:rsidR="006045DC" w:rsidRPr="00745FC5" w14:paraId="4176DFC4" w14:textId="77777777" w:rsidTr="00A11EC3">
        <w:trPr>
          <w:gridAfter w:val="1"/>
          <w:wAfter w:w="6095" w:type="dxa"/>
        </w:trPr>
        <w:tc>
          <w:tcPr>
            <w:tcW w:w="0" w:type="auto"/>
            <w:shd w:val="clear" w:color="auto" w:fill="auto"/>
          </w:tcPr>
          <w:p w14:paraId="641FF5C4" w14:textId="77777777" w:rsidR="006045DC" w:rsidRPr="00A02B69" w:rsidRDefault="006045DC" w:rsidP="006832AA">
            <w:pPr>
              <w:pStyle w:val="Itemlevel1"/>
              <w:tabs>
                <w:tab w:val="clear" w:pos="1134"/>
                <w:tab w:val="left" w:pos="952"/>
              </w:tabs>
              <w:spacing w:before="0"/>
              <w:rPr>
                <w:rFonts w:cs="Calibri"/>
              </w:rPr>
            </w:pPr>
          </w:p>
        </w:tc>
        <w:tc>
          <w:tcPr>
            <w:tcW w:w="8825" w:type="dxa"/>
            <w:shd w:val="clear" w:color="auto" w:fill="auto"/>
          </w:tcPr>
          <w:p w14:paraId="39245252" w14:textId="3104A2FB" w:rsidR="006045DC" w:rsidRPr="00FD425C" w:rsidRDefault="006045DC" w:rsidP="006832AA">
            <w:pPr>
              <w:pStyle w:val="Itemlevel1"/>
              <w:tabs>
                <w:tab w:val="clear" w:pos="1134"/>
                <w:tab w:val="left" w:pos="952"/>
                <w:tab w:val="left" w:pos="1428"/>
              </w:tabs>
              <w:spacing w:before="0"/>
              <w:rPr>
                <w:rFonts w:cs="Calibri"/>
                <w:bCs/>
                <w:sz w:val="22"/>
                <w:szCs w:val="22"/>
                <w:lang w:val="en-GB"/>
              </w:rPr>
            </w:pPr>
            <w:r w:rsidRPr="00FD425C">
              <w:rPr>
                <w:rFonts w:cs="Calibri"/>
                <w:bCs/>
                <w:sz w:val="22"/>
                <w:szCs w:val="22"/>
                <w:lang w:val="en-GB"/>
              </w:rPr>
              <w:t>Application: 210045</w:t>
            </w:r>
          </w:p>
        </w:tc>
      </w:tr>
      <w:tr w:rsidR="006045DC" w:rsidRPr="00745FC5" w14:paraId="3AD3006F" w14:textId="77777777" w:rsidTr="00A11EC3">
        <w:trPr>
          <w:gridAfter w:val="1"/>
          <w:wAfter w:w="6095" w:type="dxa"/>
        </w:trPr>
        <w:tc>
          <w:tcPr>
            <w:tcW w:w="0" w:type="auto"/>
            <w:shd w:val="clear" w:color="auto" w:fill="auto"/>
          </w:tcPr>
          <w:p w14:paraId="730BECE6" w14:textId="77777777" w:rsidR="006045DC" w:rsidRPr="00A02B69" w:rsidRDefault="006045DC" w:rsidP="006832AA">
            <w:pPr>
              <w:pStyle w:val="Itemlevel1"/>
              <w:tabs>
                <w:tab w:val="clear" w:pos="1134"/>
                <w:tab w:val="left" w:pos="952"/>
              </w:tabs>
              <w:spacing w:before="0"/>
              <w:rPr>
                <w:rFonts w:cs="Calibri"/>
              </w:rPr>
            </w:pPr>
          </w:p>
        </w:tc>
        <w:tc>
          <w:tcPr>
            <w:tcW w:w="8825" w:type="dxa"/>
            <w:shd w:val="clear" w:color="auto" w:fill="auto"/>
          </w:tcPr>
          <w:p w14:paraId="2B8C2778" w14:textId="1CCC6DF7" w:rsidR="006045DC" w:rsidRPr="00FD425C" w:rsidRDefault="006045DC" w:rsidP="006832AA">
            <w:pPr>
              <w:pStyle w:val="Itemlevel1"/>
              <w:tabs>
                <w:tab w:val="clear" w:pos="1134"/>
                <w:tab w:val="left" w:pos="952"/>
                <w:tab w:val="left" w:pos="1428"/>
              </w:tabs>
              <w:spacing w:before="0"/>
              <w:rPr>
                <w:rFonts w:asciiTheme="minorHAnsi" w:hAnsiTheme="minorHAnsi" w:cstheme="minorHAnsi"/>
                <w:bCs/>
                <w:sz w:val="22"/>
                <w:szCs w:val="22"/>
                <w:lang w:val="en-GB"/>
              </w:rPr>
            </w:pPr>
            <w:r w:rsidRPr="00FD425C">
              <w:rPr>
                <w:rFonts w:asciiTheme="minorHAnsi" w:hAnsiTheme="minorHAnsi" w:cstheme="minorHAnsi"/>
                <w:bCs/>
                <w:sz w:val="22"/>
                <w:szCs w:val="22"/>
                <w:lang w:val="en-GB"/>
              </w:rPr>
              <w:t xml:space="preserve">Site address: </w:t>
            </w:r>
            <w:proofErr w:type="spellStart"/>
            <w:r w:rsidRPr="00FD425C">
              <w:rPr>
                <w:rFonts w:asciiTheme="minorHAnsi" w:hAnsiTheme="minorHAnsi" w:cstheme="minorHAnsi"/>
                <w:sz w:val="22"/>
                <w:szCs w:val="22"/>
                <w:lang w:val="en-GB" w:eastAsia="en-GB"/>
              </w:rPr>
              <w:t>Cutbush</w:t>
            </w:r>
            <w:proofErr w:type="spellEnd"/>
            <w:r w:rsidRPr="00FD425C">
              <w:rPr>
                <w:rFonts w:asciiTheme="minorHAnsi" w:hAnsiTheme="minorHAnsi" w:cstheme="minorHAnsi"/>
                <w:sz w:val="22"/>
                <w:szCs w:val="22"/>
                <w:lang w:val="en-GB" w:eastAsia="en-GB"/>
              </w:rPr>
              <w:t xml:space="preserve"> Manor, </w:t>
            </w:r>
            <w:proofErr w:type="spellStart"/>
            <w:r w:rsidRPr="00FD425C">
              <w:rPr>
                <w:rFonts w:asciiTheme="minorHAnsi" w:hAnsiTheme="minorHAnsi" w:cstheme="minorHAnsi"/>
                <w:sz w:val="22"/>
                <w:szCs w:val="22"/>
                <w:lang w:val="en-GB" w:eastAsia="en-GB"/>
              </w:rPr>
              <w:t>Cutbush</w:t>
            </w:r>
            <w:proofErr w:type="spellEnd"/>
            <w:r w:rsidRPr="00FD425C">
              <w:rPr>
                <w:rFonts w:asciiTheme="minorHAnsi" w:hAnsiTheme="minorHAnsi" w:cstheme="minorHAnsi"/>
                <w:sz w:val="22"/>
                <w:szCs w:val="22"/>
                <w:lang w:val="en-GB" w:eastAsia="en-GB"/>
              </w:rPr>
              <w:t xml:space="preserve"> Lane, Shinfield, Wokingham, RG2 9AL</w:t>
            </w:r>
          </w:p>
        </w:tc>
      </w:tr>
      <w:tr w:rsidR="006045DC" w:rsidRPr="00745FC5" w14:paraId="1CF303E3" w14:textId="77777777" w:rsidTr="00A11EC3">
        <w:trPr>
          <w:gridAfter w:val="1"/>
          <w:wAfter w:w="6095" w:type="dxa"/>
        </w:trPr>
        <w:tc>
          <w:tcPr>
            <w:tcW w:w="0" w:type="auto"/>
            <w:shd w:val="clear" w:color="auto" w:fill="auto"/>
          </w:tcPr>
          <w:p w14:paraId="7287EB4A" w14:textId="77777777" w:rsidR="006045DC" w:rsidRPr="00A02B69" w:rsidRDefault="006045DC" w:rsidP="006832AA">
            <w:pPr>
              <w:pStyle w:val="Itemlevel1"/>
              <w:tabs>
                <w:tab w:val="clear" w:pos="1134"/>
                <w:tab w:val="left" w:pos="952"/>
              </w:tabs>
              <w:spacing w:before="0"/>
              <w:rPr>
                <w:rFonts w:cs="Calibri"/>
              </w:rPr>
            </w:pPr>
          </w:p>
        </w:tc>
        <w:tc>
          <w:tcPr>
            <w:tcW w:w="8825" w:type="dxa"/>
            <w:shd w:val="clear" w:color="auto" w:fill="auto"/>
          </w:tcPr>
          <w:p w14:paraId="2AC574E9" w14:textId="593F1E73" w:rsidR="006045DC" w:rsidRPr="00FD425C" w:rsidRDefault="00A02B69" w:rsidP="006832AA">
            <w:pPr>
              <w:pStyle w:val="Itemlevel1"/>
              <w:tabs>
                <w:tab w:val="clear" w:pos="1134"/>
                <w:tab w:val="left" w:pos="952"/>
                <w:tab w:val="left" w:pos="1428"/>
              </w:tabs>
              <w:spacing w:before="0"/>
              <w:rPr>
                <w:rFonts w:asciiTheme="minorHAnsi" w:hAnsiTheme="minorHAnsi" w:cstheme="minorHAnsi"/>
                <w:bCs/>
                <w:sz w:val="22"/>
                <w:szCs w:val="22"/>
                <w:lang w:val="en-GB"/>
              </w:rPr>
            </w:pPr>
            <w:r w:rsidRPr="00FD425C">
              <w:rPr>
                <w:rFonts w:asciiTheme="minorHAnsi" w:hAnsiTheme="minorHAnsi" w:cstheme="minorHAnsi"/>
                <w:bCs/>
                <w:sz w:val="22"/>
                <w:szCs w:val="22"/>
                <w:lang w:val="en-GB"/>
              </w:rPr>
              <w:t xml:space="preserve">Description: </w:t>
            </w:r>
            <w:r w:rsidRPr="00FD425C">
              <w:rPr>
                <w:rFonts w:asciiTheme="minorHAnsi" w:hAnsiTheme="minorHAnsi" w:cstheme="minorHAnsi"/>
                <w:sz w:val="22"/>
                <w:szCs w:val="22"/>
              </w:rPr>
              <w:t>Application for Listed Building consent for the proposed new kitchen and replacement of flooring. As part of the kitchen renovation, the stone hearth of the fireplace will be removed and install an Aga. The stone hearth removal is required to provide the height for the Aga. Underfloor heating (</w:t>
            </w:r>
            <w:proofErr w:type="spellStart"/>
            <w:r w:rsidRPr="00FD425C">
              <w:rPr>
                <w:rFonts w:asciiTheme="minorHAnsi" w:hAnsiTheme="minorHAnsi" w:cstheme="minorHAnsi"/>
                <w:sz w:val="22"/>
                <w:szCs w:val="22"/>
              </w:rPr>
              <w:t>NuHeat</w:t>
            </w:r>
            <w:proofErr w:type="spellEnd"/>
            <w:r w:rsidRPr="00FD425C">
              <w:rPr>
                <w:rFonts w:asciiTheme="minorHAnsi" w:hAnsiTheme="minorHAnsi" w:cstheme="minorHAnsi"/>
                <w:sz w:val="22"/>
                <w:szCs w:val="22"/>
              </w:rPr>
              <w:t xml:space="preserve">) will be installed. The front door and lounge door will be renovated by Fortis &amp; Hooke. The kitchen has been designed by Edwards &amp; </w:t>
            </w:r>
            <w:proofErr w:type="spellStart"/>
            <w:r w:rsidRPr="00FD425C">
              <w:rPr>
                <w:rFonts w:asciiTheme="minorHAnsi" w:hAnsiTheme="minorHAnsi" w:cstheme="minorHAnsi"/>
                <w:sz w:val="22"/>
                <w:szCs w:val="22"/>
              </w:rPr>
              <w:t>Godding</w:t>
            </w:r>
            <w:proofErr w:type="spellEnd"/>
            <w:r w:rsidRPr="00FD425C">
              <w:rPr>
                <w:rFonts w:asciiTheme="minorHAnsi" w:hAnsiTheme="minorHAnsi" w:cstheme="minorHAnsi"/>
                <w:sz w:val="22"/>
                <w:szCs w:val="22"/>
              </w:rPr>
              <w:t>. 1no Chimney pot to be replaced (currently missing) from the roof.</w:t>
            </w:r>
          </w:p>
          <w:p w14:paraId="635A5EC8" w14:textId="52232EC1" w:rsidR="00A02B69" w:rsidRPr="00FD425C" w:rsidRDefault="00A02B69" w:rsidP="006832AA">
            <w:pPr>
              <w:pStyle w:val="Itemlevel1"/>
              <w:tabs>
                <w:tab w:val="clear" w:pos="1134"/>
                <w:tab w:val="left" w:pos="952"/>
                <w:tab w:val="left" w:pos="1428"/>
              </w:tabs>
              <w:spacing w:before="0"/>
              <w:rPr>
                <w:rFonts w:asciiTheme="minorHAnsi" w:hAnsiTheme="minorHAnsi" w:cstheme="minorHAnsi"/>
                <w:bCs/>
                <w:sz w:val="22"/>
                <w:szCs w:val="22"/>
                <w:lang w:val="en-GB"/>
              </w:rPr>
            </w:pPr>
          </w:p>
        </w:tc>
      </w:tr>
      <w:tr w:rsidR="00A93CDF" w:rsidRPr="00745FC5" w14:paraId="687EB2D2" w14:textId="77777777" w:rsidTr="00A11EC3">
        <w:trPr>
          <w:gridAfter w:val="1"/>
          <w:wAfter w:w="6095" w:type="dxa"/>
        </w:trPr>
        <w:tc>
          <w:tcPr>
            <w:tcW w:w="0" w:type="auto"/>
            <w:shd w:val="clear" w:color="auto" w:fill="auto"/>
          </w:tcPr>
          <w:p w14:paraId="35963172" w14:textId="77777777" w:rsidR="006832AA" w:rsidRPr="00A02B69" w:rsidRDefault="006832AA" w:rsidP="006832AA">
            <w:pPr>
              <w:pStyle w:val="Itemlevel1"/>
              <w:tabs>
                <w:tab w:val="clear" w:pos="1134"/>
                <w:tab w:val="left" w:pos="952"/>
              </w:tabs>
              <w:spacing w:before="0"/>
              <w:rPr>
                <w:rFonts w:cs="Calibri"/>
              </w:rPr>
            </w:pPr>
          </w:p>
        </w:tc>
        <w:tc>
          <w:tcPr>
            <w:tcW w:w="8825" w:type="dxa"/>
            <w:shd w:val="clear" w:color="auto" w:fill="auto"/>
          </w:tcPr>
          <w:p w14:paraId="18C22D35" w14:textId="72CBC0DF" w:rsidR="006832AA" w:rsidRPr="0089260A" w:rsidRDefault="0060558D" w:rsidP="006832AA">
            <w:pPr>
              <w:pStyle w:val="Itemlevel1"/>
              <w:tabs>
                <w:tab w:val="clear" w:pos="1134"/>
                <w:tab w:val="left" w:pos="952"/>
                <w:tab w:val="left" w:pos="1428"/>
              </w:tabs>
              <w:spacing w:before="0"/>
              <w:rPr>
                <w:rFonts w:cs="Calibri"/>
                <w:b/>
                <w:sz w:val="22"/>
                <w:szCs w:val="22"/>
                <w:lang w:val="en-GB"/>
              </w:rPr>
            </w:pPr>
            <w:r w:rsidRPr="0089260A">
              <w:rPr>
                <w:rFonts w:cs="Calibri"/>
                <w:bCs/>
                <w:sz w:val="22"/>
                <w:szCs w:val="22"/>
                <w:lang w:val="en-GB"/>
              </w:rPr>
              <w:t>25</w:t>
            </w:r>
            <w:r w:rsidR="006832AA" w:rsidRPr="0089260A">
              <w:rPr>
                <w:rFonts w:cs="Calibri"/>
                <w:bCs/>
                <w:sz w:val="22"/>
                <w:szCs w:val="22"/>
                <w:lang w:val="en-GB"/>
              </w:rPr>
              <w:t>.2.</w:t>
            </w:r>
            <w:r w:rsidRPr="0089260A">
              <w:rPr>
                <w:rFonts w:cs="Calibri"/>
                <w:bCs/>
                <w:sz w:val="22"/>
                <w:szCs w:val="22"/>
                <w:lang w:val="en-GB"/>
              </w:rPr>
              <w:t>3</w:t>
            </w:r>
            <w:r w:rsidR="006832AA" w:rsidRPr="0089260A">
              <w:rPr>
                <w:rFonts w:cs="Calibri"/>
                <w:b/>
                <w:sz w:val="22"/>
                <w:szCs w:val="22"/>
                <w:lang w:val="en-GB"/>
              </w:rPr>
              <w:t xml:space="preserve"> List of plans </w:t>
            </w:r>
            <w:r w:rsidR="00DB41EC" w:rsidRPr="0089260A">
              <w:rPr>
                <w:rFonts w:cs="Calibri"/>
                <w:b/>
                <w:sz w:val="22"/>
                <w:szCs w:val="22"/>
                <w:lang w:val="en-GB"/>
              </w:rPr>
              <w:t>appealed.</w:t>
            </w:r>
            <w:r w:rsidR="006832AA" w:rsidRPr="0089260A">
              <w:rPr>
                <w:rFonts w:cs="Calibri"/>
                <w:b/>
                <w:sz w:val="22"/>
                <w:szCs w:val="22"/>
                <w:lang w:val="en-GB"/>
              </w:rPr>
              <w:t xml:space="preserve"> </w:t>
            </w:r>
          </w:p>
          <w:p w14:paraId="5DF3AE9D" w14:textId="2F938487" w:rsidR="006832AA" w:rsidRPr="0089260A" w:rsidRDefault="006832AA" w:rsidP="006832AA">
            <w:pPr>
              <w:pStyle w:val="Itemlevel1"/>
              <w:tabs>
                <w:tab w:val="clear" w:pos="1134"/>
                <w:tab w:val="left" w:pos="952"/>
                <w:tab w:val="left" w:pos="1428"/>
              </w:tabs>
              <w:spacing w:before="0"/>
              <w:rPr>
                <w:rFonts w:cs="Calibri"/>
                <w:bCs/>
                <w:sz w:val="22"/>
                <w:szCs w:val="22"/>
                <w:lang w:val="en-GB"/>
              </w:rPr>
            </w:pPr>
          </w:p>
        </w:tc>
      </w:tr>
      <w:tr w:rsidR="00A02B69" w:rsidRPr="00745FC5" w14:paraId="42757C91" w14:textId="77777777" w:rsidTr="00A11EC3">
        <w:trPr>
          <w:gridAfter w:val="1"/>
          <w:wAfter w:w="6095" w:type="dxa"/>
        </w:trPr>
        <w:tc>
          <w:tcPr>
            <w:tcW w:w="0" w:type="auto"/>
            <w:shd w:val="clear" w:color="auto" w:fill="auto"/>
          </w:tcPr>
          <w:p w14:paraId="75925227" w14:textId="256647E3" w:rsidR="00A02B69" w:rsidRPr="0089260A" w:rsidRDefault="00A02B69" w:rsidP="006832AA">
            <w:pPr>
              <w:pStyle w:val="Itemlevel1"/>
              <w:tabs>
                <w:tab w:val="clear" w:pos="1134"/>
                <w:tab w:val="left" w:pos="952"/>
              </w:tabs>
              <w:spacing w:before="0"/>
              <w:rPr>
                <w:rFonts w:asciiTheme="minorHAnsi" w:hAnsiTheme="minorHAnsi" w:cstheme="minorHAnsi"/>
              </w:rPr>
            </w:pPr>
          </w:p>
        </w:tc>
        <w:tc>
          <w:tcPr>
            <w:tcW w:w="8825" w:type="dxa"/>
            <w:shd w:val="clear" w:color="auto" w:fill="auto"/>
          </w:tcPr>
          <w:p w14:paraId="0966A931" w14:textId="577C14A1" w:rsidR="00A02B69" w:rsidRPr="0089260A" w:rsidRDefault="00240F0E" w:rsidP="006832AA">
            <w:pPr>
              <w:pStyle w:val="Itemlevel1"/>
              <w:tabs>
                <w:tab w:val="clear" w:pos="1134"/>
                <w:tab w:val="left" w:pos="952"/>
                <w:tab w:val="left" w:pos="1428"/>
              </w:tabs>
              <w:spacing w:before="0"/>
              <w:rPr>
                <w:rFonts w:asciiTheme="minorHAnsi" w:hAnsiTheme="minorHAnsi" w:cstheme="minorHAnsi"/>
                <w:sz w:val="22"/>
                <w:szCs w:val="22"/>
                <w:lang w:val="en-GB" w:eastAsia="en-GB"/>
              </w:rPr>
            </w:pPr>
            <w:r w:rsidRPr="0089260A">
              <w:rPr>
                <w:rFonts w:asciiTheme="minorHAnsi" w:hAnsiTheme="minorHAnsi" w:cstheme="minorHAnsi"/>
                <w:bCs/>
                <w:sz w:val="22"/>
                <w:szCs w:val="22"/>
                <w:lang w:val="en-GB"/>
              </w:rPr>
              <w:t xml:space="preserve">Application: 203455 </w:t>
            </w:r>
            <w:r w:rsidR="00A02B69" w:rsidRPr="0089260A">
              <w:rPr>
                <w:rFonts w:asciiTheme="minorHAnsi" w:hAnsiTheme="minorHAnsi" w:cstheme="minorHAnsi"/>
                <w:bCs/>
                <w:sz w:val="22"/>
                <w:szCs w:val="22"/>
                <w:lang w:val="en-GB"/>
              </w:rPr>
              <w:t xml:space="preserve">Site address: </w:t>
            </w:r>
            <w:r w:rsidR="00A02B69" w:rsidRPr="0089260A">
              <w:rPr>
                <w:rFonts w:asciiTheme="minorHAnsi" w:hAnsiTheme="minorHAnsi" w:cstheme="minorHAnsi"/>
                <w:sz w:val="22"/>
                <w:szCs w:val="22"/>
                <w:lang w:val="en-GB" w:eastAsia="en-GB"/>
              </w:rPr>
              <w:t>12 Teal Grove, Shinfield, RG2 9AZ</w:t>
            </w:r>
          </w:p>
        </w:tc>
      </w:tr>
      <w:tr w:rsidR="00A02B69" w:rsidRPr="00745FC5" w14:paraId="09CB9E74" w14:textId="77777777" w:rsidTr="00A11EC3">
        <w:trPr>
          <w:gridAfter w:val="1"/>
          <w:wAfter w:w="6095" w:type="dxa"/>
        </w:trPr>
        <w:tc>
          <w:tcPr>
            <w:tcW w:w="0" w:type="auto"/>
            <w:shd w:val="clear" w:color="auto" w:fill="auto"/>
          </w:tcPr>
          <w:p w14:paraId="58F5D461" w14:textId="77777777" w:rsidR="00A02B69" w:rsidRPr="0089260A" w:rsidRDefault="00A02B69" w:rsidP="006832AA">
            <w:pPr>
              <w:pStyle w:val="Itemlevel1"/>
              <w:tabs>
                <w:tab w:val="clear" w:pos="1134"/>
                <w:tab w:val="left" w:pos="952"/>
              </w:tabs>
              <w:spacing w:before="0"/>
              <w:rPr>
                <w:rFonts w:asciiTheme="minorHAnsi" w:hAnsiTheme="minorHAnsi" w:cstheme="minorHAnsi"/>
              </w:rPr>
            </w:pPr>
          </w:p>
        </w:tc>
        <w:tc>
          <w:tcPr>
            <w:tcW w:w="8825" w:type="dxa"/>
            <w:shd w:val="clear" w:color="auto" w:fill="auto"/>
          </w:tcPr>
          <w:p w14:paraId="69E17829" w14:textId="1D6A6D0D" w:rsidR="00A02B69" w:rsidRPr="0089260A" w:rsidRDefault="00A02B69" w:rsidP="006832AA">
            <w:pPr>
              <w:pStyle w:val="Itemlevel1"/>
              <w:tabs>
                <w:tab w:val="clear" w:pos="1134"/>
                <w:tab w:val="left" w:pos="952"/>
                <w:tab w:val="left" w:pos="1428"/>
              </w:tabs>
              <w:spacing w:before="0"/>
              <w:rPr>
                <w:rFonts w:asciiTheme="minorHAnsi" w:hAnsiTheme="minorHAnsi" w:cstheme="minorHAnsi"/>
                <w:bCs/>
                <w:sz w:val="22"/>
                <w:szCs w:val="22"/>
                <w:lang w:val="en-GB"/>
              </w:rPr>
            </w:pPr>
            <w:r w:rsidRPr="0089260A">
              <w:rPr>
                <w:rFonts w:asciiTheme="minorHAnsi" w:hAnsiTheme="minorHAnsi" w:cstheme="minorHAnsi"/>
                <w:bCs/>
                <w:sz w:val="22"/>
                <w:szCs w:val="22"/>
                <w:lang w:val="en-GB"/>
              </w:rPr>
              <w:t xml:space="preserve">Description: </w:t>
            </w:r>
            <w:r w:rsidRPr="0089260A">
              <w:rPr>
                <w:rFonts w:asciiTheme="minorHAnsi" w:hAnsiTheme="minorHAnsi" w:cstheme="minorHAnsi"/>
                <w:sz w:val="22"/>
                <w:szCs w:val="22"/>
              </w:rPr>
              <w:t>Householder application for the proposed erection of a detached garage including 2no. roof lights, following demolition of existing garage.</w:t>
            </w:r>
          </w:p>
        </w:tc>
      </w:tr>
      <w:tr w:rsidR="006045DC" w:rsidRPr="00745FC5" w14:paraId="6026025C" w14:textId="77777777" w:rsidTr="00A11EC3">
        <w:trPr>
          <w:gridAfter w:val="1"/>
          <w:wAfter w:w="6095" w:type="dxa"/>
        </w:trPr>
        <w:tc>
          <w:tcPr>
            <w:tcW w:w="0" w:type="auto"/>
            <w:shd w:val="clear" w:color="auto" w:fill="auto"/>
          </w:tcPr>
          <w:p w14:paraId="02119487" w14:textId="77777777" w:rsidR="006045DC" w:rsidRPr="00745FC5" w:rsidRDefault="006045DC" w:rsidP="006832AA">
            <w:pPr>
              <w:pStyle w:val="Itemlevel1"/>
              <w:tabs>
                <w:tab w:val="clear" w:pos="1134"/>
                <w:tab w:val="left" w:pos="952"/>
              </w:tabs>
              <w:spacing w:before="0"/>
              <w:rPr>
                <w:rFonts w:cs="Calibri"/>
                <w:sz w:val="22"/>
                <w:szCs w:val="22"/>
              </w:rPr>
            </w:pPr>
          </w:p>
        </w:tc>
        <w:tc>
          <w:tcPr>
            <w:tcW w:w="8825" w:type="dxa"/>
            <w:shd w:val="clear" w:color="auto" w:fill="auto"/>
          </w:tcPr>
          <w:p w14:paraId="777BB6F0" w14:textId="63A4D324" w:rsidR="006045DC" w:rsidRPr="0089260A" w:rsidRDefault="006045DC" w:rsidP="00A02B69">
            <w:pPr>
              <w:pStyle w:val="Itemlevel1"/>
              <w:tabs>
                <w:tab w:val="clear" w:pos="1134"/>
                <w:tab w:val="left" w:pos="952"/>
                <w:tab w:val="left" w:pos="1428"/>
              </w:tabs>
              <w:spacing w:before="0"/>
              <w:rPr>
                <w:rFonts w:cs="Calibri"/>
                <w:bCs/>
                <w:sz w:val="22"/>
                <w:szCs w:val="22"/>
                <w:lang w:val="en-GB"/>
              </w:rPr>
            </w:pPr>
          </w:p>
        </w:tc>
      </w:tr>
      <w:tr w:rsidR="00A93CDF" w:rsidRPr="00745FC5" w14:paraId="6F6B07A7" w14:textId="77777777" w:rsidTr="00A11EC3">
        <w:trPr>
          <w:gridAfter w:val="1"/>
          <w:wAfter w:w="6095" w:type="dxa"/>
        </w:trPr>
        <w:tc>
          <w:tcPr>
            <w:tcW w:w="0" w:type="auto"/>
            <w:shd w:val="clear" w:color="auto" w:fill="auto"/>
          </w:tcPr>
          <w:p w14:paraId="1C4B5C32" w14:textId="77777777" w:rsidR="006832AA" w:rsidRPr="00745FC5" w:rsidRDefault="006832AA" w:rsidP="006832AA">
            <w:pPr>
              <w:pStyle w:val="Itemlevel1"/>
              <w:tabs>
                <w:tab w:val="clear" w:pos="1134"/>
                <w:tab w:val="left" w:pos="952"/>
              </w:tabs>
              <w:spacing w:before="0"/>
              <w:rPr>
                <w:rFonts w:cs="Calibri"/>
                <w:sz w:val="22"/>
                <w:szCs w:val="22"/>
              </w:rPr>
            </w:pPr>
          </w:p>
        </w:tc>
        <w:tc>
          <w:tcPr>
            <w:tcW w:w="8825" w:type="dxa"/>
            <w:shd w:val="clear" w:color="auto" w:fill="auto"/>
          </w:tcPr>
          <w:p w14:paraId="121CA177" w14:textId="2E87C38D" w:rsidR="006832AA" w:rsidRPr="0089260A" w:rsidRDefault="0060558D" w:rsidP="006832AA">
            <w:pPr>
              <w:pStyle w:val="Itemlevel1"/>
              <w:tabs>
                <w:tab w:val="clear" w:pos="1134"/>
                <w:tab w:val="left" w:pos="952"/>
                <w:tab w:val="left" w:pos="1428"/>
              </w:tabs>
              <w:spacing w:before="0"/>
              <w:rPr>
                <w:rFonts w:cs="Calibri"/>
                <w:b/>
                <w:sz w:val="22"/>
                <w:szCs w:val="22"/>
                <w:lang w:val="en-GB"/>
              </w:rPr>
            </w:pPr>
            <w:r w:rsidRPr="0089260A">
              <w:rPr>
                <w:rFonts w:cs="Calibri"/>
                <w:bCs/>
                <w:sz w:val="22"/>
                <w:szCs w:val="22"/>
                <w:lang w:val="en-GB"/>
              </w:rPr>
              <w:t>2</w:t>
            </w:r>
            <w:r w:rsidR="006832AA" w:rsidRPr="0089260A">
              <w:rPr>
                <w:rFonts w:cs="Calibri"/>
                <w:bCs/>
                <w:sz w:val="22"/>
                <w:szCs w:val="22"/>
                <w:lang w:val="en-GB"/>
              </w:rPr>
              <w:t>5.2.</w:t>
            </w:r>
            <w:r w:rsidRPr="0089260A">
              <w:rPr>
                <w:rFonts w:cs="Calibri"/>
                <w:bCs/>
                <w:sz w:val="22"/>
                <w:szCs w:val="22"/>
                <w:lang w:val="en-GB"/>
              </w:rPr>
              <w:t>4</w:t>
            </w:r>
            <w:r w:rsidR="006832AA" w:rsidRPr="0089260A">
              <w:rPr>
                <w:rFonts w:cs="Calibri"/>
                <w:b/>
                <w:sz w:val="22"/>
                <w:szCs w:val="22"/>
                <w:lang w:val="en-GB"/>
              </w:rPr>
              <w:t xml:space="preserve"> List of plans refused </w:t>
            </w:r>
          </w:p>
        </w:tc>
      </w:tr>
      <w:tr w:rsidR="00A93CDF" w:rsidRPr="00745FC5" w14:paraId="25A8E57C" w14:textId="77777777" w:rsidTr="00A11EC3">
        <w:trPr>
          <w:gridAfter w:val="1"/>
          <w:wAfter w:w="6095" w:type="dxa"/>
        </w:trPr>
        <w:tc>
          <w:tcPr>
            <w:tcW w:w="0" w:type="auto"/>
            <w:shd w:val="clear" w:color="auto" w:fill="auto"/>
          </w:tcPr>
          <w:p w14:paraId="78117F0F" w14:textId="77777777" w:rsidR="006832AA" w:rsidRPr="00745FC5" w:rsidRDefault="006832AA" w:rsidP="006832AA">
            <w:pPr>
              <w:pStyle w:val="Itemlevel1"/>
              <w:tabs>
                <w:tab w:val="clear" w:pos="1134"/>
                <w:tab w:val="left" w:pos="952"/>
              </w:tabs>
              <w:spacing w:before="0"/>
              <w:rPr>
                <w:rFonts w:cs="Calibri"/>
                <w:sz w:val="22"/>
                <w:szCs w:val="22"/>
              </w:rPr>
            </w:pPr>
          </w:p>
        </w:tc>
        <w:tc>
          <w:tcPr>
            <w:tcW w:w="8825" w:type="dxa"/>
            <w:shd w:val="clear" w:color="auto" w:fill="auto"/>
          </w:tcPr>
          <w:p w14:paraId="52446A25" w14:textId="77777777" w:rsidR="006832AA" w:rsidRPr="0089260A" w:rsidRDefault="006832AA" w:rsidP="006832AA">
            <w:pPr>
              <w:pStyle w:val="Itemlevel1"/>
              <w:tabs>
                <w:tab w:val="clear" w:pos="1134"/>
                <w:tab w:val="left" w:pos="952"/>
                <w:tab w:val="left" w:pos="1428"/>
              </w:tabs>
              <w:spacing w:before="0"/>
              <w:rPr>
                <w:rFonts w:cs="Calibri"/>
                <w:bCs/>
                <w:sz w:val="22"/>
                <w:szCs w:val="22"/>
                <w:lang w:val="en-GB"/>
              </w:rPr>
            </w:pPr>
            <w:r w:rsidRPr="0089260A">
              <w:rPr>
                <w:rFonts w:cs="Calibri"/>
                <w:bCs/>
                <w:sz w:val="22"/>
                <w:szCs w:val="22"/>
                <w:lang w:val="en-GB"/>
              </w:rPr>
              <w:t xml:space="preserve">There were no plans refused </w:t>
            </w:r>
          </w:p>
        </w:tc>
      </w:tr>
      <w:tr w:rsidR="00A93CDF" w:rsidRPr="00745FC5" w14:paraId="385A7B24" w14:textId="77777777" w:rsidTr="00A11EC3">
        <w:trPr>
          <w:gridAfter w:val="1"/>
          <w:wAfter w:w="6095" w:type="dxa"/>
        </w:trPr>
        <w:tc>
          <w:tcPr>
            <w:tcW w:w="0" w:type="auto"/>
            <w:shd w:val="clear" w:color="auto" w:fill="auto"/>
          </w:tcPr>
          <w:p w14:paraId="5B7889EE" w14:textId="77777777" w:rsidR="006832AA" w:rsidRPr="00745FC5" w:rsidRDefault="006832AA" w:rsidP="006832AA">
            <w:pPr>
              <w:pStyle w:val="Itemlevel1"/>
              <w:tabs>
                <w:tab w:val="clear" w:pos="1134"/>
                <w:tab w:val="left" w:pos="952"/>
              </w:tabs>
              <w:spacing w:before="0"/>
              <w:rPr>
                <w:rFonts w:cs="Calibri"/>
                <w:sz w:val="22"/>
                <w:szCs w:val="22"/>
              </w:rPr>
            </w:pPr>
          </w:p>
        </w:tc>
        <w:tc>
          <w:tcPr>
            <w:tcW w:w="8825" w:type="dxa"/>
            <w:shd w:val="clear" w:color="auto" w:fill="auto"/>
          </w:tcPr>
          <w:p w14:paraId="3A505F08" w14:textId="77777777" w:rsidR="006832AA" w:rsidRPr="0089260A" w:rsidRDefault="006832AA" w:rsidP="006832AA">
            <w:pPr>
              <w:pStyle w:val="Itemlevel1"/>
              <w:tabs>
                <w:tab w:val="clear" w:pos="1134"/>
                <w:tab w:val="left" w:pos="952"/>
                <w:tab w:val="left" w:pos="1428"/>
              </w:tabs>
              <w:spacing w:before="0"/>
              <w:rPr>
                <w:rFonts w:cs="Calibri"/>
                <w:b/>
                <w:sz w:val="22"/>
                <w:szCs w:val="22"/>
                <w:lang w:val="en-GB"/>
              </w:rPr>
            </w:pPr>
          </w:p>
        </w:tc>
      </w:tr>
      <w:tr w:rsidR="006045DC" w:rsidRPr="00745FC5" w14:paraId="044581C3" w14:textId="77777777" w:rsidTr="00A11EC3">
        <w:trPr>
          <w:gridAfter w:val="1"/>
          <w:wAfter w:w="6095" w:type="dxa"/>
        </w:trPr>
        <w:tc>
          <w:tcPr>
            <w:tcW w:w="0" w:type="auto"/>
            <w:shd w:val="clear" w:color="auto" w:fill="auto"/>
          </w:tcPr>
          <w:p w14:paraId="4034AB93" w14:textId="77777777" w:rsidR="006045DC" w:rsidRPr="00745FC5" w:rsidRDefault="006045DC" w:rsidP="006832AA">
            <w:pPr>
              <w:pStyle w:val="Itemlevel1"/>
              <w:tabs>
                <w:tab w:val="clear" w:pos="1134"/>
                <w:tab w:val="left" w:pos="952"/>
              </w:tabs>
              <w:spacing w:before="0"/>
              <w:rPr>
                <w:rFonts w:cs="Calibri"/>
                <w:sz w:val="22"/>
                <w:szCs w:val="22"/>
              </w:rPr>
            </w:pPr>
          </w:p>
        </w:tc>
        <w:tc>
          <w:tcPr>
            <w:tcW w:w="8825" w:type="dxa"/>
            <w:shd w:val="clear" w:color="auto" w:fill="auto"/>
          </w:tcPr>
          <w:p w14:paraId="3FA6FD05" w14:textId="34FAF607" w:rsidR="006045DC" w:rsidRPr="0089260A" w:rsidRDefault="006045DC" w:rsidP="006832AA">
            <w:pPr>
              <w:pStyle w:val="Itemlevel1"/>
              <w:tabs>
                <w:tab w:val="clear" w:pos="1134"/>
                <w:tab w:val="left" w:pos="952"/>
                <w:tab w:val="left" w:pos="1428"/>
              </w:tabs>
              <w:spacing w:before="0"/>
              <w:rPr>
                <w:rFonts w:cs="Calibri"/>
                <w:b/>
                <w:sz w:val="22"/>
                <w:szCs w:val="22"/>
                <w:lang w:val="en-GB"/>
              </w:rPr>
            </w:pPr>
            <w:r w:rsidRPr="0089260A">
              <w:rPr>
                <w:rFonts w:cs="Calibri"/>
                <w:bCs/>
                <w:sz w:val="22"/>
                <w:szCs w:val="22"/>
                <w:lang w:val="en-GB"/>
              </w:rPr>
              <w:t>25.2.5</w:t>
            </w:r>
            <w:r w:rsidRPr="0089260A">
              <w:rPr>
                <w:rFonts w:cs="Calibri"/>
                <w:b/>
                <w:sz w:val="22"/>
                <w:szCs w:val="22"/>
                <w:lang w:val="en-GB"/>
              </w:rPr>
              <w:t xml:space="preserve"> </w:t>
            </w:r>
            <w:proofErr w:type="spellStart"/>
            <w:r w:rsidRPr="0089260A">
              <w:rPr>
                <w:rFonts w:cs="Calibri"/>
                <w:b/>
                <w:sz w:val="22"/>
                <w:szCs w:val="22"/>
                <w:lang w:val="en-GB"/>
              </w:rPr>
              <w:t>Nullis</w:t>
            </w:r>
            <w:proofErr w:type="spellEnd"/>
            <w:r w:rsidRPr="0089260A">
              <w:rPr>
                <w:rFonts w:cs="Calibri"/>
                <w:b/>
                <w:sz w:val="22"/>
                <w:szCs w:val="22"/>
                <w:lang w:val="en-GB"/>
              </w:rPr>
              <w:t xml:space="preserve"> Farmhouse Planning Application</w:t>
            </w:r>
            <w:r w:rsidR="001B10CC" w:rsidRPr="0089260A">
              <w:rPr>
                <w:rFonts w:cs="Calibri"/>
                <w:b/>
                <w:sz w:val="22"/>
                <w:szCs w:val="22"/>
                <w:lang w:val="en-GB"/>
              </w:rPr>
              <w:t xml:space="preserve"> </w:t>
            </w:r>
            <w:r w:rsidR="0089260A">
              <w:rPr>
                <w:rFonts w:cs="Calibri"/>
                <w:b/>
                <w:sz w:val="22"/>
                <w:szCs w:val="22"/>
                <w:lang w:val="en-GB"/>
              </w:rPr>
              <w:t>210136</w:t>
            </w:r>
          </w:p>
        </w:tc>
      </w:tr>
      <w:tr w:rsidR="006045DC" w:rsidRPr="00745FC5" w14:paraId="57C8EEA1" w14:textId="77777777" w:rsidTr="00A11EC3">
        <w:trPr>
          <w:gridAfter w:val="1"/>
          <w:wAfter w:w="6095" w:type="dxa"/>
        </w:trPr>
        <w:tc>
          <w:tcPr>
            <w:tcW w:w="0" w:type="auto"/>
            <w:shd w:val="clear" w:color="auto" w:fill="auto"/>
          </w:tcPr>
          <w:p w14:paraId="506491DC" w14:textId="77777777" w:rsidR="006045DC" w:rsidRPr="00745FC5" w:rsidRDefault="006045DC" w:rsidP="006832AA">
            <w:pPr>
              <w:pStyle w:val="Itemlevel1"/>
              <w:tabs>
                <w:tab w:val="clear" w:pos="1134"/>
                <w:tab w:val="left" w:pos="952"/>
              </w:tabs>
              <w:spacing w:before="0"/>
              <w:rPr>
                <w:rFonts w:cs="Calibri"/>
                <w:sz w:val="22"/>
                <w:szCs w:val="22"/>
              </w:rPr>
            </w:pPr>
          </w:p>
        </w:tc>
        <w:tc>
          <w:tcPr>
            <w:tcW w:w="8825" w:type="dxa"/>
            <w:shd w:val="clear" w:color="auto" w:fill="auto"/>
          </w:tcPr>
          <w:p w14:paraId="403DE703" w14:textId="1E5E4F25" w:rsidR="0044775C" w:rsidRDefault="0044775C" w:rsidP="006832AA">
            <w:pPr>
              <w:pStyle w:val="Itemlevel1"/>
              <w:tabs>
                <w:tab w:val="clear" w:pos="1134"/>
                <w:tab w:val="left" w:pos="952"/>
                <w:tab w:val="left" w:pos="1428"/>
              </w:tabs>
              <w:spacing w:before="0"/>
              <w:rPr>
                <w:rFonts w:cs="Calibri"/>
                <w:bCs/>
                <w:sz w:val="22"/>
                <w:szCs w:val="22"/>
                <w:lang w:val="en-GB"/>
              </w:rPr>
            </w:pPr>
            <w:r>
              <w:rPr>
                <w:rFonts w:cs="Calibri"/>
                <w:bCs/>
                <w:sz w:val="22"/>
                <w:szCs w:val="22"/>
                <w:lang w:val="en-GB"/>
              </w:rPr>
              <w:t xml:space="preserve">A discussion was held about planning application 210136, site address </w:t>
            </w:r>
            <w:proofErr w:type="spellStart"/>
            <w:r>
              <w:rPr>
                <w:rFonts w:cs="Calibri"/>
                <w:bCs/>
                <w:sz w:val="22"/>
                <w:szCs w:val="22"/>
                <w:lang w:val="en-GB"/>
              </w:rPr>
              <w:t>Nullis</w:t>
            </w:r>
            <w:proofErr w:type="spellEnd"/>
            <w:r>
              <w:rPr>
                <w:rFonts w:cs="Calibri"/>
                <w:bCs/>
                <w:sz w:val="22"/>
                <w:szCs w:val="22"/>
                <w:lang w:val="en-GB"/>
              </w:rPr>
              <w:t xml:space="preserve"> Farmhouse.  </w:t>
            </w:r>
            <w:r w:rsidR="0089260A">
              <w:rPr>
                <w:rFonts w:cs="Calibri"/>
                <w:bCs/>
                <w:sz w:val="22"/>
                <w:szCs w:val="22"/>
                <w:lang w:val="en-GB"/>
              </w:rPr>
              <w:t xml:space="preserve">It was </w:t>
            </w:r>
            <w:r w:rsidR="00302841">
              <w:rPr>
                <w:rFonts w:cs="Calibri"/>
                <w:bCs/>
                <w:sz w:val="22"/>
                <w:szCs w:val="22"/>
                <w:lang w:val="en-GB"/>
              </w:rPr>
              <w:t>considered</w:t>
            </w:r>
            <w:r w:rsidR="0089260A">
              <w:rPr>
                <w:rFonts w:cs="Calibri"/>
                <w:bCs/>
                <w:sz w:val="22"/>
                <w:szCs w:val="22"/>
                <w:lang w:val="en-GB"/>
              </w:rPr>
              <w:t xml:space="preserve"> </w:t>
            </w:r>
            <w:r>
              <w:rPr>
                <w:rFonts w:cs="Calibri"/>
                <w:bCs/>
                <w:sz w:val="22"/>
                <w:szCs w:val="22"/>
                <w:lang w:val="en-GB"/>
              </w:rPr>
              <w:t xml:space="preserve">by some members that </w:t>
            </w:r>
            <w:r w:rsidR="0089260A">
              <w:rPr>
                <w:rFonts w:cs="Calibri"/>
                <w:bCs/>
                <w:sz w:val="22"/>
                <w:szCs w:val="22"/>
                <w:lang w:val="en-GB"/>
              </w:rPr>
              <w:t xml:space="preserve">ambiguity remained around plans for the grade two listed farmhouse </w:t>
            </w:r>
            <w:r w:rsidR="00302841">
              <w:rPr>
                <w:rFonts w:cs="Calibri"/>
                <w:bCs/>
                <w:sz w:val="22"/>
                <w:szCs w:val="22"/>
                <w:lang w:val="en-GB"/>
              </w:rPr>
              <w:t>and surrounding buildings</w:t>
            </w:r>
            <w:r>
              <w:rPr>
                <w:rFonts w:cs="Calibri"/>
                <w:bCs/>
                <w:sz w:val="22"/>
                <w:szCs w:val="22"/>
                <w:lang w:val="en-GB"/>
              </w:rPr>
              <w:t xml:space="preserve">. </w:t>
            </w:r>
          </w:p>
          <w:p w14:paraId="230EFC2F" w14:textId="10ED6454" w:rsidR="0044775C" w:rsidRDefault="0044775C" w:rsidP="006832AA">
            <w:pPr>
              <w:pStyle w:val="Itemlevel1"/>
              <w:tabs>
                <w:tab w:val="clear" w:pos="1134"/>
                <w:tab w:val="left" w:pos="952"/>
                <w:tab w:val="left" w:pos="1428"/>
              </w:tabs>
              <w:spacing w:before="0"/>
              <w:rPr>
                <w:rFonts w:cs="Calibri"/>
                <w:bCs/>
                <w:sz w:val="22"/>
                <w:szCs w:val="22"/>
                <w:lang w:val="en-GB"/>
              </w:rPr>
            </w:pPr>
          </w:p>
          <w:p w14:paraId="7E2EA867" w14:textId="2BC08832" w:rsidR="0044775C" w:rsidRDefault="0044775C" w:rsidP="006832AA">
            <w:pPr>
              <w:pStyle w:val="Itemlevel1"/>
              <w:tabs>
                <w:tab w:val="clear" w:pos="1134"/>
                <w:tab w:val="left" w:pos="952"/>
                <w:tab w:val="left" w:pos="1428"/>
              </w:tabs>
              <w:spacing w:before="0"/>
              <w:rPr>
                <w:rFonts w:cs="Calibri"/>
                <w:bCs/>
                <w:sz w:val="22"/>
                <w:szCs w:val="22"/>
                <w:lang w:val="en-GB"/>
              </w:rPr>
            </w:pPr>
            <w:r>
              <w:rPr>
                <w:rFonts w:cs="Calibri"/>
                <w:bCs/>
                <w:sz w:val="22"/>
                <w:szCs w:val="22"/>
                <w:lang w:val="en-GB"/>
              </w:rPr>
              <w:t xml:space="preserve">The following points were noted: </w:t>
            </w:r>
          </w:p>
          <w:p w14:paraId="56038103" w14:textId="144FD19C" w:rsidR="0044775C" w:rsidRDefault="0044775C" w:rsidP="0044775C">
            <w:pPr>
              <w:pStyle w:val="Itemlevel1"/>
              <w:numPr>
                <w:ilvl w:val="0"/>
                <w:numId w:val="48"/>
              </w:numPr>
              <w:tabs>
                <w:tab w:val="clear" w:pos="1134"/>
                <w:tab w:val="left" w:pos="952"/>
                <w:tab w:val="left" w:pos="1428"/>
              </w:tabs>
              <w:spacing w:before="0"/>
              <w:rPr>
                <w:rFonts w:cs="Calibri"/>
                <w:bCs/>
                <w:sz w:val="22"/>
                <w:szCs w:val="22"/>
                <w:lang w:val="en-GB"/>
              </w:rPr>
            </w:pPr>
            <w:r>
              <w:rPr>
                <w:rFonts w:cs="Calibri"/>
                <w:bCs/>
                <w:sz w:val="22"/>
                <w:szCs w:val="22"/>
                <w:lang w:val="en-GB"/>
              </w:rPr>
              <w:t xml:space="preserve">Cllr. Grimes had received confirmation from WBC that </w:t>
            </w:r>
            <w:r w:rsidR="005A6B3E">
              <w:rPr>
                <w:rFonts w:cs="Calibri"/>
                <w:bCs/>
                <w:sz w:val="22"/>
                <w:szCs w:val="22"/>
                <w:lang w:val="en-GB"/>
              </w:rPr>
              <w:t xml:space="preserve">the developers were working with WBC </w:t>
            </w:r>
            <w:r w:rsidR="005A6B3E" w:rsidRPr="001F237A">
              <w:rPr>
                <w:rFonts w:cs="Calibri"/>
                <w:bCs/>
                <w:sz w:val="22"/>
                <w:szCs w:val="22"/>
                <w:lang w:val="en-GB"/>
              </w:rPr>
              <w:t xml:space="preserve">and Historic England with regards to </w:t>
            </w:r>
            <w:proofErr w:type="spellStart"/>
            <w:r w:rsidR="005A6B3E" w:rsidRPr="001F237A">
              <w:rPr>
                <w:rFonts w:cs="Calibri"/>
                <w:bCs/>
                <w:sz w:val="22"/>
                <w:szCs w:val="22"/>
                <w:lang w:val="en-GB"/>
              </w:rPr>
              <w:t>Nullis</w:t>
            </w:r>
            <w:proofErr w:type="spellEnd"/>
            <w:r w:rsidR="005A6B3E" w:rsidRPr="001F237A">
              <w:rPr>
                <w:rFonts w:cs="Calibri"/>
                <w:bCs/>
                <w:sz w:val="22"/>
                <w:szCs w:val="22"/>
                <w:lang w:val="en-GB"/>
              </w:rPr>
              <w:t xml:space="preserve"> Farmhouse in order to ensure that the developer has a programme of works in place to protect the building</w:t>
            </w:r>
            <w:r w:rsidR="005A6B3E">
              <w:rPr>
                <w:rFonts w:cs="Calibri"/>
                <w:bCs/>
                <w:sz w:val="22"/>
                <w:szCs w:val="22"/>
                <w:lang w:val="en-GB"/>
              </w:rPr>
              <w:t>.</w:t>
            </w:r>
            <w:r w:rsidR="00C44964" w:rsidRPr="0089260A">
              <w:rPr>
                <w:rFonts w:cs="Calibri"/>
                <w:bCs/>
                <w:sz w:val="22"/>
                <w:szCs w:val="22"/>
                <w:lang w:val="en-GB"/>
              </w:rPr>
              <w:t xml:space="preserve">. </w:t>
            </w:r>
          </w:p>
          <w:p w14:paraId="539A537F" w14:textId="77777777" w:rsidR="0044775C" w:rsidRDefault="00C44964" w:rsidP="006832AA">
            <w:pPr>
              <w:pStyle w:val="Itemlevel1"/>
              <w:numPr>
                <w:ilvl w:val="0"/>
                <w:numId w:val="48"/>
              </w:numPr>
              <w:tabs>
                <w:tab w:val="clear" w:pos="1134"/>
                <w:tab w:val="left" w:pos="952"/>
                <w:tab w:val="left" w:pos="1428"/>
              </w:tabs>
              <w:spacing w:before="0"/>
              <w:rPr>
                <w:rFonts w:cs="Calibri"/>
                <w:bCs/>
                <w:sz w:val="22"/>
                <w:szCs w:val="22"/>
                <w:lang w:val="en-GB"/>
              </w:rPr>
            </w:pPr>
            <w:r w:rsidRPr="0044775C">
              <w:rPr>
                <w:rFonts w:cs="Calibri"/>
                <w:bCs/>
                <w:sz w:val="22"/>
                <w:szCs w:val="22"/>
                <w:lang w:val="en-GB"/>
              </w:rPr>
              <w:t xml:space="preserve">Cllr. Brown </w:t>
            </w:r>
            <w:r w:rsidR="0044775C">
              <w:rPr>
                <w:rFonts w:cs="Calibri"/>
                <w:bCs/>
                <w:sz w:val="22"/>
                <w:szCs w:val="22"/>
                <w:lang w:val="en-GB"/>
              </w:rPr>
              <w:t xml:space="preserve">quoted English Heritage stating that a </w:t>
            </w:r>
            <w:r w:rsidRPr="0044775C">
              <w:rPr>
                <w:rFonts w:cs="Calibri"/>
                <w:bCs/>
                <w:sz w:val="22"/>
                <w:szCs w:val="22"/>
                <w:lang w:val="en-GB"/>
              </w:rPr>
              <w:t>Council c</w:t>
            </w:r>
            <w:r w:rsidR="0044775C">
              <w:rPr>
                <w:rFonts w:cs="Calibri"/>
                <w:bCs/>
                <w:sz w:val="22"/>
                <w:szCs w:val="22"/>
                <w:lang w:val="en-GB"/>
              </w:rPr>
              <w:t>ould</w:t>
            </w:r>
            <w:r w:rsidRPr="0044775C">
              <w:rPr>
                <w:rFonts w:cs="Calibri"/>
                <w:bCs/>
                <w:sz w:val="22"/>
                <w:szCs w:val="22"/>
                <w:lang w:val="en-GB"/>
              </w:rPr>
              <w:t xml:space="preserve"> intervene to ensure essential repairs </w:t>
            </w:r>
            <w:r w:rsidR="0044775C">
              <w:rPr>
                <w:rFonts w:cs="Calibri"/>
                <w:bCs/>
                <w:sz w:val="22"/>
                <w:szCs w:val="22"/>
                <w:lang w:val="en-GB"/>
              </w:rPr>
              <w:t xml:space="preserve">were </w:t>
            </w:r>
            <w:r w:rsidRPr="0044775C">
              <w:rPr>
                <w:rFonts w:cs="Calibri"/>
                <w:bCs/>
                <w:sz w:val="22"/>
                <w:szCs w:val="22"/>
                <w:lang w:val="en-GB"/>
              </w:rPr>
              <w:t xml:space="preserve">made to listed building. </w:t>
            </w:r>
          </w:p>
          <w:p w14:paraId="4A1FECDA" w14:textId="14CE929A" w:rsidR="0044775C" w:rsidRDefault="0044775C" w:rsidP="006832AA">
            <w:pPr>
              <w:pStyle w:val="Itemlevel1"/>
              <w:numPr>
                <w:ilvl w:val="0"/>
                <w:numId w:val="48"/>
              </w:numPr>
              <w:tabs>
                <w:tab w:val="clear" w:pos="1134"/>
                <w:tab w:val="left" w:pos="952"/>
                <w:tab w:val="left" w:pos="1428"/>
              </w:tabs>
              <w:spacing w:before="0"/>
              <w:rPr>
                <w:rFonts w:cs="Calibri"/>
                <w:bCs/>
                <w:sz w:val="22"/>
                <w:szCs w:val="22"/>
                <w:lang w:val="en-GB"/>
              </w:rPr>
            </w:pPr>
            <w:r>
              <w:rPr>
                <w:rFonts w:cs="Calibri"/>
                <w:bCs/>
                <w:sz w:val="22"/>
                <w:szCs w:val="22"/>
                <w:lang w:val="en-GB"/>
              </w:rPr>
              <w:t xml:space="preserve">Demolition of the grade II listed farmhouse was not part of the planning </w:t>
            </w:r>
            <w:r w:rsidR="000C2F74">
              <w:rPr>
                <w:rFonts w:cs="Calibri"/>
                <w:bCs/>
                <w:sz w:val="22"/>
                <w:szCs w:val="22"/>
                <w:lang w:val="en-GB"/>
              </w:rPr>
              <w:t>application.</w:t>
            </w:r>
            <w:r>
              <w:rPr>
                <w:rFonts w:cs="Calibri"/>
                <w:bCs/>
                <w:sz w:val="22"/>
                <w:szCs w:val="22"/>
                <w:lang w:val="en-GB"/>
              </w:rPr>
              <w:t xml:space="preserve"> </w:t>
            </w:r>
          </w:p>
          <w:p w14:paraId="2B859C16" w14:textId="0DA59C19" w:rsidR="006045DC" w:rsidRDefault="0044775C" w:rsidP="006832AA">
            <w:pPr>
              <w:pStyle w:val="Itemlevel1"/>
              <w:numPr>
                <w:ilvl w:val="0"/>
                <w:numId w:val="48"/>
              </w:numPr>
              <w:tabs>
                <w:tab w:val="clear" w:pos="1134"/>
                <w:tab w:val="left" w:pos="952"/>
                <w:tab w:val="left" w:pos="1428"/>
              </w:tabs>
              <w:spacing w:before="0"/>
              <w:rPr>
                <w:rFonts w:cs="Calibri"/>
                <w:bCs/>
                <w:sz w:val="22"/>
                <w:szCs w:val="22"/>
                <w:lang w:val="en-GB"/>
              </w:rPr>
            </w:pPr>
            <w:r>
              <w:rPr>
                <w:rFonts w:cs="Calibri"/>
                <w:bCs/>
                <w:sz w:val="22"/>
                <w:szCs w:val="22"/>
                <w:lang w:val="en-GB"/>
              </w:rPr>
              <w:t xml:space="preserve">Clarification was needed on plans to convert one of the barns into a building for community use. </w:t>
            </w:r>
          </w:p>
          <w:p w14:paraId="2562115F" w14:textId="585D68B4" w:rsidR="00932C67" w:rsidRDefault="00932C67" w:rsidP="00932C67">
            <w:pPr>
              <w:pStyle w:val="Itemlevel1"/>
              <w:tabs>
                <w:tab w:val="clear" w:pos="1134"/>
                <w:tab w:val="left" w:pos="952"/>
                <w:tab w:val="left" w:pos="1428"/>
              </w:tabs>
              <w:spacing w:before="0"/>
              <w:rPr>
                <w:rFonts w:cs="Calibri"/>
                <w:bCs/>
                <w:sz w:val="22"/>
                <w:szCs w:val="22"/>
                <w:lang w:val="en-GB"/>
              </w:rPr>
            </w:pPr>
          </w:p>
          <w:p w14:paraId="1286B981" w14:textId="67A928D1" w:rsidR="00932C67" w:rsidRDefault="00932C67" w:rsidP="00932C67">
            <w:pPr>
              <w:pStyle w:val="Itemlevel1"/>
              <w:tabs>
                <w:tab w:val="clear" w:pos="1134"/>
                <w:tab w:val="left" w:pos="952"/>
                <w:tab w:val="left" w:pos="1428"/>
              </w:tabs>
              <w:spacing w:before="0"/>
              <w:rPr>
                <w:rFonts w:cs="Calibri"/>
                <w:bCs/>
                <w:sz w:val="22"/>
                <w:szCs w:val="22"/>
                <w:lang w:val="en-GB"/>
              </w:rPr>
            </w:pPr>
            <w:r>
              <w:rPr>
                <w:rFonts w:cs="Calibri"/>
                <w:bCs/>
                <w:sz w:val="22"/>
                <w:szCs w:val="22"/>
                <w:lang w:val="en-GB"/>
              </w:rPr>
              <w:t xml:space="preserve">It was </w:t>
            </w:r>
            <w:r w:rsidRPr="005A6B3E">
              <w:rPr>
                <w:rFonts w:cs="Calibri"/>
                <w:b/>
                <w:sz w:val="22"/>
                <w:szCs w:val="22"/>
                <w:lang w:val="en-GB"/>
              </w:rPr>
              <w:t>AGREED</w:t>
            </w:r>
            <w:r w:rsidRPr="001F237A">
              <w:rPr>
                <w:rFonts w:cs="Calibri"/>
                <w:bCs/>
                <w:sz w:val="22"/>
                <w:szCs w:val="22"/>
                <w:lang w:val="en-GB"/>
              </w:rPr>
              <w:t xml:space="preserve"> </w:t>
            </w:r>
            <w:r>
              <w:rPr>
                <w:rFonts w:cs="Calibri"/>
                <w:bCs/>
                <w:sz w:val="22"/>
                <w:szCs w:val="22"/>
                <w:lang w:val="en-GB"/>
              </w:rPr>
              <w:t xml:space="preserve">that the following comment would be added to the planning portal on behalf of SPC: </w:t>
            </w:r>
          </w:p>
          <w:p w14:paraId="5F8FCC0A" w14:textId="77777777" w:rsidR="00932C67" w:rsidRDefault="00932C67" w:rsidP="00932C67">
            <w:pPr>
              <w:pStyle w:val="Itemlevel1"/>
              <w:tabs>
                <w:tab w:val="clear" w:pos="1134"/>
                <w:tab w:val="left" w:pos="952"/>
                <w:tab w:val="left" w:pos="1428"/>
              </w:tabs>
              <w:spacing w:before="0"/>
              <w:rPr>
                <w:rFonts w:cs="Calibri"/>
                <w:bCs/>
                <w:sz w:val="22"/>
                <w:szCs w:val="22"/>
                <w:lang w:val="en-GB"/>
              </w:rPr>
            </w:pPr>
          </w:p>
          <w:p w14:paraId="3D3C9265" w14:textId="050AC49B" w:rsidR="00C44964" w:rsidRPr="001F237A" w:rsidRDefault="000D1E39" w:rsidP="006832AA">
            <w:pPr>
              <w:pStyle w:val="Itemlevel1"/>
              <w:tabs>
                <w:tab w:val="clear" w:pos="1134"/>
                <w:tab w:val="left" w:pos="952"/>
                <w:tab w:val="left" w:pos="1428"/>
              </w:tabs>
              <w:spacing w:before="0"/>
              <w:rPr>
                <w:rFonts w:cs="Calibri"/>
                <w:bCs/>
                <w:sz w:val="22"/>
                <w:szCs w:val="22"/>
                <w:lang w:val="en-GB"/>
              </w:rPr>
            </w:pPr>
            <w:r w:rsidRPr="001F237A">
              <w:rPr>
                <w:rFonts w:cs="Calibri"/>
                <w:bCs/>
                <w:sz w:val="22"/>
                <w:szCs w:val="22"/>
                <w:lang w:val="en-GB"/>
              </w:rPr>
              <w:t>‘SPC has noted the considerable interest in this planning application. It has</w:t>
            </w:r>
            <w:r w:rsidR="00932C67" w:rsidRPr="001F237A">
              <w:rPr>
                <w:rFonts w:cs="Calibri"/>
                <w:bCs/>
                <w:sz w:val="22"/>
                <w:szCs w:val="22"/>
                <w:lang w:val="en-GB"/>
              </w:rPr>
              <w:t xml:space="preserve"> </w:t>
            </w:r>
            <w:r w:rsidRPr="001F237A">
              <w:rPr>
                <w:rFonts w:cs="Calibri"/>
                <w:bCs/>
                <w:sz w:val="22"/>
                <w:szCs w:val="22"/>
                <w:lang w:val="en-GB"/>
              </w:rPr>
              <w:t>received assurance from Francesca Hobson,</w:t>
            </w:r>
            <w:r w:rsidR="005A6B3E">
              <w:rPr>
                <w:rFonts w:cs="Calibri"/>
                <w:bCs/>
                <w:sz w:val="22"/>
                <w:szCs w:val="22"/>
                <w:lang w:val="en-GB"/>
              </w:rPr>
              <w:t xml:space="preserve"> </w:t>
            </w:r>
            <w:r w:rsidRPr="001F237A">
              <w:rPr>
                <w:rFonts w:cs="Calibri"/>
                <w:bCs/>
                <w:sz w:val="22"/>
                <w:szCs w:val="22"/>
                <w:lang w:val="en-GB"/>
              </w:rPr>
              <w:t>Services Manager,</w:t>
            </w:r>
            <w:r w:rsidR="005A6B3E">
              <w:rPr>
                <w:rFonts w:cs="Calibri"/>
                <w:bCs/>
                <w:sz w:val="22"/>
                <w:szCs w:val="22"/>
                <w:lang w:val="en-GB"/>
              </w:rPr>
              <w:t xml:space="preserve"> </w:t>
            </w:r>
            <w:r w:rsidRPr="001F237A">
              <w:rPr>
                <w:rFonts w:cs="Calibri"/>
                <w:bCs/>
                <w:sz w:val="22"/>
                <w:szCs w:val="22"/>
                <w:lang w:val="en-GB"/>
              </w:rPr>
              <w:t xml:space="preserve">Community, Heritage and Blue Infrastructure, WBC, </w:t>
            </w:r>
            <w:r w:rsidR="00932C67" w:rsidRPr="001F237A">
              <w:rPr>
                <w:rFonts w:cs="Calibri"/>
                <w:bCs/>
                <w:sz w:val="22"/>
                <w:szCs w:val="22"/>
                <w:lang w:val="en-GB"/>
              </w:rPr>
              <w:t xml:space="preserve">that council officers have been working closely with the developer and Historic England with regards to </w:t>
            </w:r>
            <w:proofErr w:type="spellStart"/>
            <w:r w:rsidR="00932C67" w:rsidRPr="001F237A">
              <w:rPr>
                <w:rFonts w:cs="Calibri"/>
                <w:bCs/>
                <w:sz w:val="22"/>
                <w:szCs w:val="22"/>
                <w:lang w:val="en-GB"/>
              </w:rPr>
              <w:t>Nullis</w:t>
            </w:r>
            <w:proofErr w:type="spellEnd"/>
            <w:r w:rsidR="00932C67" w:rsidRPr="001F237A">
              <w:rPr>
                <w:rFonts w:cs="Calibri"/>
                <w:bCs/>
                <w:sz w:val="22"/>
                <w:szCs w:val="22"/>
                <w:lang w:val="en-GB"/>
              </w:rPr>
              <w:t xml:space="preserve"> Farmhouse in order to ensure that the developer has a programme of works in place to protect the building. </w:t>
            </w:r>
            <w:r w:rsidRPr="001F237A">
              <w:rPr>
                <w:rFonts w:cs="Calibri"/>
                <w:bCs/>
                <w:sz w:val="22"/>
                <w:szCs w:val="22"/>
                <w:lang w:val="en-GB"/>
              </w:rPr>
              <w:t>SPC requests that WBC take measures to ensure that the listed farmhouse is not damaged during construction.”</w:t>
            </w:r>
          </w:p>
        </w:tc>
      </w:tr>
      <w:tr w:rsidR="0044775C" w:rsidRPr="00745FC5" w14:paraId="54E4DCBB" w14:textId="77777777" w:rsidTr="00A11EC3">
        <w:trPr>
          <w:gridAfter w:val="1"/>
          <w:wAfter w:w="6095" w:type="dxa"/>
        </w:trPr>
        <w:tc>
          <w:tcPr>
            <w:tcW w:w="0" w:type="auto"/>
            <w:shd w:val="clear" w:color="auto" w:fill="auto"/>
          </w:tcPr>
          <w:p w14:paraId="689EA469" w14:textId="77777777" w:rsidR="0044775C" w:rsidRPr="00745FC5" w:rsidRDefault="0044775C" w:rsidP="006832AA">
            <w:pPr>
              <w:pStyle w:val="Itemlevel1"/>
              <w:tabs>
                <w:tab w:val="clear" w:pos="1134"/>
                <w:tab w:val="left" w:pos="952"/>
              </w:tabs>
              <w:spacing w:before="0"/>
              <w:rPr>
                <w:rFonts w:cs="Calibri"/>
                <w:sz w:val="22"/>
                <w:szCs w:val="22"/>
              </w:rPr>
            </w:pPr>
          </w:p>
        </w:tc>
        <w:tc>
          <w:tcPr>
            <w:tcW w:w="8825" w:type="dxa"/>
            <w:shd w:val="clear" w:color="auto" w:fill="auto"/>
          </w:tcPr>
          <w:p w14:paraId="29163B12" w14:textId="671A1BFA" w:rsidR="0044775C" w:rsidRDefault="0044775C" w:rsidP="006832AA">
            <w:pPr>
              <w:pStyle w:val="Itemlevel1"/>
              <w:tabs>
                <w:tab w:val="clear" w:pos="1134"/>
                <w:tab w:val="left" w:pos="952"/>
                <w:tab w:val="left" w:pos="1428"/>
              </w:tabs>
              <w:spacing w:before="0"/>
              <w:rPr>
                <w:rFonts w:cs="Calibri"/>
                <w:b/>
                <w:sz w:val="22"/>
                <w:szCs w:val="22"/>
                <w:lang w:val="en-GB"/>
              </w:rPr>
            </w:pPr>
          </w:p>
        </w:tc>
      </w:tr>
      <w:tr w:rsidR="00A93CDF" w:rsidRPr="00745FC5" w14:paraId="36F0EC5E" w14:textId="77777777" w:rsidTr="00A11EC3">
        <w:trPr>
          <w:gridAfter w:val="1"/>
          <w:wAfter w:w="6095" w:type="dxa"/>
        </w:trPr>
        <w:tc>
          <w:tcPr>
            <w:tcW w:w="0" w:type="auto"/>
            <w:shd w:val="clear" w:color="auto" w:fill="auto"/>
          </w:tcPr>
          <w:p w14:paraId="0232E7A1" w14:textId="029EA603" w:rsidR="006832AA" w:rsidRPr="00745FC5" w:rsidRDefault="006832AA" w:rsidP="006832AA">
            <w:pPr>
              <w:pStyle w:val="Itemlevel1"/>
              <w:tabs>
                <w:tab w:val="clear" w:pos="1134"/>
                <w:tab w:val="left" w:pos="952"/>
              </w:tabs>
              <w:spacing w:before="0"/>
              <w:rPr>
                <w:rFonts w:cs="Calibri"/>
                <w:sz w:val="22"/>
                <w:szCs w:val="22"/>
              </w:rPr>
            </w:pPr>
            <w:r w:rsidRPr="00745FC5">
              <w:rPr>
                <w:rFonts w:cs="Calibri"/>
                <w:sz w:val="22"/>
                <w:szCs w:val="22"/>
              </w:rPr>
              <w:t>2</w:t>
            </w:r>
            <w:r>
              <w:rPr>
                <w:rFonts w:cs="Calibri"/>
                <w:sz w:val="22"/>
                <w:szCs w:val="22"/>
              </w:rPr>
              <w:t>1</w:t>
            </w:r>
            <w:r w:rsidRPr="00745FC5">
              <w:rPr>
                <w:rFonts w:cs="Calibri"/>
                <w:sz w:val="22"/>
                <w:szCs w:val="22"/>
              </w:rPr>
              <w:t>/PC/</w:t>
            </w:r>
            <w:r w:rsidR="0060558D">
              <w:rPr>
                <w:rFonts w:cs="Calibri"/>
                <w:sz w:val="22"/>
                <w:szCs w:val="22"/>
              </w:rPr>
              <w:t>2</w:t>
            </w:r>
            <w:r>
              <w:rPr>
                <w:rFonts w:cs="Calibri"/>
                <w:sz w:val="22"/>
                <w:szCs w:val="22"/>
              </w:rPr>
              <w:t>6</w:t>
            </w:r>
          </w:p>
        </w:tc>
        <w:tc>
          <w:tcPr>
            <w:tcW w:w="8825" w:type="dxa"/>
            <w:shd w:val="clear" w:color="auto" w:fill="auto"/>
          </w:tcPr>
          <w:p w14:paraId="29C99F4C" w14:textId="60B92E24" w:rsidR="006832AA" w:rsidRPr="00A9656A" w:rsidRDefault="006832AA" w:rsidP="00A9656A">
            <w:pPr>
              <w:pStyle w:val="Itemlevel1"/>
              <w:tabs>
                <w:tab w:val="clear" w:pos="1134"/>
                <w:tab w:val="left" w:pos="952"/>
                <w:tab w:val="left" w:pos="1428"/>
              </w:tabs>
              <w:spacing w:before="0"/>
              <w:rPr>
                <w:rFonts w:cs="Calibri"/>
                <w:b/>
                <w:sz w:val="22"/>
                <w:szCs w:val="22"/>
                <w:lang w:val="en-GB"/>
              </w:rPr>
            </w:pPr>
            <w:r>
              <w:rPr>
                <w:rFonts w:cs="Calibri"/>
                <w:b/>
                <w:sz w:val="22"/>
                <w:szCs w:val="22"/>
                <w:lang w:val="en-GB"/>
              </w:rPr>
              <w:t xml:space="preserve">16.1 </w:t>
            </w:r>
            <w:r w:rsidRPr="00745FC5">
              <w:rPr>
                <w:rFonts w:cs="Calibri"/>
                <w:b/>
                <w:sz w:val="22"/>
                <w:szCs w:val="22"/>
                <w:lang w:val="en-GB"/>
              </w:rPr>
              <w:t>Enforcement Notices</w:t>
            </w:r>
          </w:p>
        </w:tc>
      </w:tr>
      <w:tr w:rsidR="00A93CDF" w:rsidRPr="00745FC5" w14:paraId="6CE9C88B" w14:textId="77777777" w:rsidTr="00A11EC3">
        <w:trPr>
          <w:gridAfter w:val="1"/>
          <w:wAfter w:w="6095" w:type="dxa"/>
          <w:trHeight w:val="298"/>
        </w:trPr>
        <w:tc>
          <w:tcPr>
            <w:tcW w:w="0" w:type="auto"/>
            <w:shd w:val="clear" w:color="auto" w:fill="auto"/>
          </w:tcPr>
          <w:p w14:paraId="53A8B01C" w14:textId="77777777" w:rsidR="006832AA" w:rsidRPr="00745FC5" w:rsidRDefault="006832AA" w:rsidP="006832AA">
            <w:pPr>
              <w:pStyle w:val="Itemlevel1"/>
              <w:tabs>
                <w:tab w:val="clear" w:pos="1134"/>
                <w:tab w:val="left" w:pos="952"/>
              </w:tabs>
              <w:spacing w:before="0"/>
              <w:rPr>
                <w:rFonts w:cs="Calibri"/>
                <w:sz w:val="22"/>
                <w:szCs w:val="22"/>
              </w:rPr>
            </w:pPr>
          </w:p>
        </w:tc>
        <w:tc>
          <w:tcPr>
            <w:tcW w:w="8825" w:type="dxa"/>
            <w:shd w:val="clear" w:color="auto" w:fill="auto"/>
          </w:tcPr>
          <w:p w14:paraId="11C27AB2" w14:textId="1C6C69B8" w:rsidR="006832AA" w:rsidRPr="00745FC5" w:rsidRDefault="006832AA" w:rsidP="006832AA">
            <w:pPr>
              <w:pStyle w:val="Itemlevel1"/>
              <w:tabs>
                <w:tab w:val="clear" w:pos="1134"/>
                <w:tab w:val="left" w:pos="952"/>
                <w:tab w:val="left" w:pos="1428"/>
              </w:tabs>
              <w:spacing w:before="0"/>
              <w:rPr>
                <w:rFonts w:cs="Calibri"/>
                <w:b/>
                <w:sz w:val="22"/>
                <w:szCs w:val="22"/>
              </w:rPr>
            </w:pPr>
          </w:p>
        </w:tc>
      </w:tr>
      <w:tr w:rsidR="00DF6BA3" w:rsidRPr="00745FC5" w14:paraId="377689EA" w14:textId="77777777" w:rsidTr="00A11EC3">
        <w:trPr>
          <w:gridAfter w:val="1"/>
          <w:wAfter w:w="6095" w:type="dxa"/>
        </w:trPr>
        <w:tc>
          <w:tcPr>
            <w:tcW w:w="0" w:type="auto"/>
            <w:shd w:val="clear" w:color="auto" w:fill="auto"/>
          </w:tcPr>
          <w:p w14:paraId="2BAEC989" w14:textId="77777777" w:rsidR="00DF6BA3" w:rsidRPr="00DF6BA3" w:rsidRDefault="00DF6BA3" w:rsidP="006832AA">
            <w:pPr>
              <w:pStyle w:val="Itemlevel1"/>
              <w:tabs>
                <w:tab w:val="clear" w:pos="1134"/>
                <w:tab w:val="left" w:pos="952"/>
              </w:tabs>
              <w:spacing w:before="0"/>
              <w:rPr>
                <w:rFonts w:cs="Calibri"/>
                <w:bCs/>
                <w:sz w:val="22"/>
                <w:szCs w:val="22"/>
              </w:rPr>
            </w:pPr>
          </w:p>
        </w:tc>
        <w:tc>
          <w:tcPr>
            <w:tcW w:w="8825" w:type="dxa"/>
            <w:shd w:val="clear" w:color="auto" w:fill="auto"/>
          </w:tcPr>
          <w:p w14:paraId="6B766110" w14:textId="3AC41540" w:rsidR="00DF6BA3" w:rsidRPr="00DF6BA3" w:rsidRDefault="00A02B69" w:rsidP="006832AA">
            <w:pPr>
              <w:pStyle w:val="Itemlevel1"/>
              <w:tabs>
                <w:tab w:val="clear" w:pos="1134"/>
                <w:tab w:val="left" w:pos="952"/>
                <w:tab w:val="left" w:pos="1428"/>
              </w:tabs>
              <w:spacing w:before="0"/>
              <w:rPr>
                <w:rFonts w:cs="Calibri"/>
                <w:bCs/>
                <w:sz w:val="22"/>
                <w:szCs w:val="22"/>
              </w:rPr>
            </w:pPr>
            <w:r>
              <w:rPr>
                <w:rFonts w:cs="Calibri"/>
                <w:sz w:val="22"/>
                <w:szCs w:val="22"/>
                <w:lang w:val="en-GB"/>
              </w:rPr>
              <w:t>2</w:t>
            </w:r>
            <w:r w:rsidR="00DF6BA3">
              <w:rPr>
                <w:rFonts w:cs="Calibri"/>
                <w:sz w:val="22"/>
                <w:szCs w:val="22"/>
                <w:lang w:val="en-GB"/>
              </w:rPr>
              <w:t>6.1.4 The enforcement report</w:t>
            </w:r>
            <w:r w:rsidR="00A518F0">
              <w:rPr>
                <w:rFonts w:cs="Calibri"/>
                <w:sz w:val="22"/>
                <w:szCs w:val="22"/>
                <w:lang w:val="en-GB"/>
              </w:rPr>
              <w:t xml:space="preserve"> and late entries</w:t>
            </w:r>
            <w:r w:rsidR="00DF6BA3">
              <w:rPr>
                <w:rFonts w:cs="Calibri"/>
                <w:sz w:val="22"/>
                <w:szCs w:val="22"/>
                <w:lang w:val="en-GB"/>
              </w:rPr>
              <w:t xml:space="preserve"> received from WBC w</w:t>
            </w:r>
            <w:r w:rsidR="00A518F0">
              <w:rPr>
                <w:rFonts w:cs="Calibri"/>
                <w:sz w:val="22"/>
                <w:szCs w:val="22"/>
                <w:lang w:val="en-GB"/>
              </w:rPr>
              <w:t>ere</w:t>
            </w:r>
            <w:r w:rsidR="00DF6BA3">
              <w:rPr>
                <w:rFonts w:cs="Calibri"/>
                <w:sz w:val="22"/>
                <w:szCs w:val="22"/>
                <w:lang w:val="en-GB"/>
              </w:rPr>
              <w:t xml:space="preserve"> </w:t>
            </w:r>
            <w:r w:rsidR="00DF6BA3" w:rsidRPr="006832AA">
              <w:rPr>
                <w:rFonts w:cs="Calibri"/>
                <w:b/>
                <w:bCs/>
                <w:sz w:val="22"/>
                <w:szCs w:val="22"/>
                <w:lang w:val="en-GB"/>
              </w:rPr>
              <w:t>NOTED</w:t>
            </w:r>
            <w:r w:rsidR="00DF6BA3">
              <w:rPr>
                <w:rFonts w:cs="Calibri"/>
                <w:sz w:val="22"/>
                <w:szCs w:val="22"/>
                <w:lang w:val="en-GB"/>
              </w:rPr>
              <w:t>.</w:t>
            </w:r>
          </w:p>
        </w:tc>
      </w:tr>
      <w:tr w:rsidR="00DF6BA3" w:rsidRPr="00745FC5" w14:paraId="68CE420C" w14:textId="77777777" w:rsidTr="00A11EC3">
        <w:trPr>
          <w:gridAfter w:val="1"/>
          <w:wAfter w:w="6095" w:type="dxa"/>
        </w:trPr>
        <w:tc>
          <w:tcPr>
            <w:tcW w:w="0" w:type="auto"/>
            <w:shd w:val="clear" w:color="auto" w:fill="auto"/>
          </w:tcPr>
          <w:p w14:paraId="564896C0" w14:textId="77777777" w:rsidR="00DF6BA3" w:rsidRPr="00DF6BA3" w:rsidRDefault="00DF6BA3" w:rsidP="006832AA">
            <w:pPr>
              <w:pStyle w:val="Itemlevel1"/>
              <w:tabs>
                <w:tab w:val="clear" w:pos="1134"/>
                <w:tab w:val="left" w:pos="952"/>
              </w:tabs>
              <w:spacing w:before="0"/>
              <w:rPr>
                <w:rFonts w:cs="Calibri"/>
                <w:bCs/>
                <w:sz w:val="22"/>
                <w:szCs w:val="22"/>
              </w:rPr>
            </w:pPr>
          </w:p>
        </w:tc>
        <w:tc>
          <w:tcPr>
            <w:tcW w:w="8825" w:type="dxa"/>
            <w:shd w:val="clear" w:color="auto" w:fill="auto"/>
          </w:tcPr>
          <w:p w14:paraId="39CC2C5A" w14:textId="77777777" w:rsidR="00DF6BA3" w:rsidRPr="00DF6BA3" w:rsidRDefault="00DF6BA3" w:rsidP="006832AA">
            <w:pPr>
              <w:pStyle w:val="Itemlevel1"/>
              <w:tabs>
                <w:tab w:val="clear" w:pos="1134"/>
                <w:tab w:val="left" w:pos="952"/>
                <w:tab w:val="left" w:pos="1428"/>
              </w:tabs>
              <w:spacing w:before="0"/>
              <w:rPr>
                <w:rFonts w:cs="Calibri"/>
                <w:bCs/>
                <w:sz w:val="22"/>
                <w:szCs w:val="22"/>
              </w:rPr>
            </w:pPr>
          </w:p>
        </w:tc>
      </w:tr>
      <w:tr w:rsidR="00A93CDF" w:rsidRPr="00745FC5" w14:paraId="703CDA6A" w14:textId="77777777" w:rsidTr="00A11EC3">
        <w:trPr>
          <w:gridAfter w:val="1"/>
          <w:wAfter w:w="6095" w:type="dxa"/>
        </w:trPr>
        <w:tc>
          <w:tcPr>
            <w:tcW w:w="0" w:type="auto"/>
            <w:shd w:val="clear" w:color="auto" w:fill="auto"/>
          </w:tcPr>
          <w:p w14:paraId="5FBF6873" w14:textId="68037161" w:rsidR="006832AA" w:rsidRPr="00745FC5" w:rsidRDefault="006832AA" w:rsidP="006832AA">
            <w:pPr>
              <w:pStyle w:val="Itemlevel1"/>
              <w:tabs>
                <w:tab w:val="clear" w:pos="1134"/>
                <w:tab w:val="left" w:pos="952"/>
              </w:tabs>
              <w:spacing w:before="0"/>
              <w:rPr>
                <w:rFonts w:cs="Calibri"/>
                <w:sz w:val="22"/>
                <w:szCs w:val="22"/>
              </w:rPr>
            </w:pPr>
            <w:r w:rsidRPr="00745FC5">
              <w:rPr>
                <w:rFonts w:cs="Calibri"/>
                <w:sz w:val="22"/>
                <w:szCs w:val="22"/>
              </w:rPr>
              <w:t>2</w:t>
            </w:r>
            <w:r>
              <w:rPr>
                <w:rFonts w:cs="Calibri"/>
                <w:sz w:val="22"/>
                <w:szCs w:val="22"/>
              </w:rPr>
              <w:t>1</w:t>
            </w:r>
            <w:r w:rsidRPr="00745FC5">
              <w:rPr>
                <w:rFonts w:cs="Calibri"/>
                <w:sz w:val="22"/>
                <w:szCs w:val="22"/>
              </w:rPr>
              <w:t>/PC/</w:t>
            </w:r>
            <w:r w:rsidR="00473A5A">
              <w:rPr>
                <w:rFonts w:cs="Calibri"/>
                <w:sz w:val="22"/>
                <w:szCs w:val="22"/>
              </w:rPr>
              <w:t>2</w:t>
            </w:r>
            <w:r>
              <w:rPr>
                <w:rFonts w:cs="Calibri"/>
                <w:sz w:val="22"/>
                <w:szCs w:val="22"/>
              </w:rPr>
              <w:t>7</w:t>
            </w:r>
          </w:p>
        </w:tc>
        <w:tc>
          <w:tcPr>
            <w:tcW w:w="8825" w:type="dxa"/>
            <w:shd w:val="clear" w:color="auto" w:fill="auto"/>
          </w:tcPr>
          <w:p w14:paraId="4D16DBAB" w14:textId="77777777" w:rsidR="006832AA" w:rsidRDefault="006832AA" w:rsidP="006832AA">
            <w:pPr>
              <w:pStyle w:val="Itemlevel1"/>
              <w:tabs>
                <w:tab w:val="clear" w:pos="1134"/>
                <w:tab w:val="left" w:pos="952"/>
                <w:tab w:val="left" w:pos="1428"/>
              </w:tabs>
              <w:spacing w:before="0"/>
              <w:rPr>
                <w:rFonts w:cs="Calibri"/>
                <w:b/>
                <w:sz w:val="22"/>
                <w:szCs w:val="22"/>
              </w:rPr>
            </w:pPr>
            <w:r w:rsidRPr="00745FC5">
              <w:rPr>
                <w:rFonts w:cs="Calibri"/>
                <w:b/>
                <w:sz w:val="22"/>
                <w:szCs w:val="22"/>
              </w:rPr>
              <w:t>Highways, street lighting and footpath matters</w:t>
            </w:r>
          </w:p>
          <w:p w14:paraId="00F60B70" w14:textId="77777777" w:rsidR="006832AA" w:rsidRPr="00745FC5" w:rsidRDefault="006832AA" w:rsidP="006832AA">
            <w:pPr>
              <w:pStyle w:val="Itemlevel1"/>
              <w:tabs>
                <w:tab w:val="clear" w:pos="1134"/>
                <w:tab w:val="left" w:pos="952"/>
                <w:tab w:val="left" w:pos="1428"/>
              </w:tabs>
              <w:spacing w:before="0"/>
              <w:rPr>
                <w:rFonts w:cs="Calibri"/>
                <w:b/>
                <w:sz w:val="22"/>
                <w:szCs w:val="22"/>
              </w:rPr>
            </w:pPr>
          </w:p>
          <w:p w14:paraId="7A2172C5" w14:textId="5DB192D3" w:rsidR="006832AA" w:rsidRPr="00745FC5" w:rsidRDefault="00473A5A" w:rsidP="006832AA">
            <w:pPr>
              <w:pStyle w:val="Itemlevel1"/>
              <w:tabs>
                <w:tab w:val="clear" w:pos="1134"/>
                <w:tab w:val="left" w:pos="952"/>
                <w:tab w:val="left" w:pos="1428"/>
              </w:tabs>
              <w:spacing w:before="0"/>
              <w:rPr>
                <w:rFonts w:cs="Calibri"/>
                <w:sz w:val="22"/>
                <w:szCs w:val="22"/>
                <w:lang w:val="en-GB"/>
              </w:rPr>
            </w:pPr>
            <w:r>
              <w:rPr>
                <w:rFonts w:cs="Calibri"/>
                <w:sz w:val="22"/>
                <w:szCs w:val="22"/>
                <w:lang w:val="en-GB"/>
              </w:rPr>
              <w:t>27</w:t>
            </w:r>
            <w:r w:rsidR="006832AA" w:rsidRPr="00745FC5">
              <w:rPr>
                <w:rFonts w:cs="Calibri"/>
                <w:sz w:val="22"/>
                <w:szCs w:val="22"/>
                <w:lang w:val="en-GB"/>
              </w:rPr>
              <w:t xml:space="preserve">.1 </w:t>
            </w:r>
            <w:r w:rsidR="006832AA" w:rsidRPr="00F37F22">
              <w:rPr>
                <w:rFonts w:cs="Calibri"/>
                <w:b/>
                <w:bCs/>
                <w:sz w:val="22"/>
                <w:szCs w:val="22"/>
                <w:lang w:val="en-GB"/>
              </w:rPr>
              <w:t xml:space="preserve">Highways </w:t>
            </w:r>
            <w:r w:rsidR="006832AA" w:rsidRPr="00745FC5">
              <w:rPr>
                <w:rFonts w:cs="Calibri"/>
                <w:sz w:val="22"/>
                <w:szCs w:val="22"/>
                <w:lang w:val="en-GB"/>
              </w:rPr>
              <w:t xml:space="preserve"> </w:t>
            </w:r>
          </w:p>
        </w:tc>
      </w:tr>
      <w:tr w:rsidR="00A93CDF" w:rsidRPr="00745FC5" w14:paraId="28781BB2" w14:textId="77777777" w:rsidTr="00A11EC3">
        <w:trPr>
          <w:gridAfter w:val="1"/>
          <w:wAfter w:w="6095" w:type="dxa"/>
        </w:trPr>
        <w:tc>
          <w:tcPr>
            <w:tcW w:w="0" w:type="auto"/>
            <w:shd w:val="clear" w:color="auto" w:fill="auto"/>
          </w:tcPr>
          <w:p w14:paraId="6993FAA2" w14:textId="77777777" w:rsidR="006832AA" w:rsidRPr="00745FC5" w:rsidRDefault="006832AA" w:rsidP="006832AA">
            <w:pPr>
              <w:pStyle w:val="Itemlevel1"/>
              <w:tabs>
                <w:tab w:val="clear" w:pos="1134"/>
                <w:tab w:val="left" w:pos="952"/>
              </w:tabs>
              <w:spacing w:before="0"/>
              <w:rPr>
                <w:rFonts w:cs="Calibri"/>
                <w:sz w:val="22"/>
                <w:szCs w:val="22"/>
              </w:rPr>
            </w:pPr>
          </w:p>
        </w:tc>
        <w:tc>
          <w:tcPr>
            <w:tcW w:w="8825" w:type="dxa"/>
            <w:shd w:val="clear" w:color="auto" w:fill="auto"/>
          </w:tcPr>
          <w:p w14:paraId="6D0308DE" w14:textId="2A2967E5" w:rsidR="006832AA" w:rsidRPr="00764017" w:rsidRDefault="006832AA" w:rsidP="006832AA">
            <w:pPr>
              <w:rPr>
                <w:rFonts w:ascii="Calibri" w:hAnsi="Calibri"/>
                <w:sz w:val="22"/>
                <w:szCs w:val="22"/>
              </w:rPr>
            </w:pPr>
            <w:r>
              <w:rPr>
                <w:rFonts w:ascii="Calibri" w:hAnsi="Calibri"/>
                <w:sz w:val="22"/>
                <w:szCs w:val="22"/>
              </w:rPr>
              <w:t xml:space="preserve">There were no highways matters received. </w:t>
            </w:r>
          </w:p>
        </w:tc>
      </w:tr>
      <w:tr w:rsidR="00A93CDF" w:rsidRPr="00745FC5" w14:paraId="1C878135" w14:textId="77777777" w:rsidTr="00A11EC3">
        <w:trPr>
          <w:gridAfter w:val="1"/>
          <w:wAfter w:w="6095" w:type="dxa"/>
        </w:trPr>
        <w:tc>
          <w:tcPr>
            <w:tcW w:w="0" w:type="auto"/>
            <w:shd w:val="clear" w:color="auto" w:fill="auto"/>
          </w:tcPr>
          <w:p w14:paraId="22CB36A2" w14:textId="77777777" w:rsidR="006832AA" w:rsidRPr="00745FC5" w:rsidRDefault="006832AA" w:rsidP="006832AA">
            <w:pPr>
              <w:pStyle w:val="Itemlevel1"/>
              <w:tabs>
                <w:tab w:val="clear" w:pos="1134"/>
                <w:tab w:val="left" w:pos="952"/>
              </w:tabs>
              <w:spacing w:before="0"/>
              <w:rPr>
                <w:rFonts w:cs="Calibri"/>
                <w:sz w:val="22"/>
                <w:szCs w:val="22"/>
              </w:rPr>
            </w:pPr>
          </w:p>
        </w:tc>
        <w:tc>
          <w:tcPr>
            <w:tcW w:w="8825" w:type="dxa"/>
            <w:shd w:val="clear" w:color="auto" w:fill="auto"/>
          </w:tcPr>
          <w:p w14:paraId="68FBBCD1" w14:textId="77777777" w:rsidR="006832AA" w:rsidRPr="00745FC5" w:rsidRDefault="006832AA" w:rsidP="006832AA">
            <w:pPr>
              <w:pStyle w:val="Itemlevel1"/>
              <w:tabs>
                <w:tab w:val="clear" w:pos="1134"/>
                <w:tab w:val="left" w:pos="952"/>
                <w:tab w:val="left" w:pos="1428"/>
              </w:tabs>
              <w:spacing w:before="0"/>
              <w:rPr>
                <w:rFonts w:cs="Calibri"/>
                <w:sz w:val="22"/>
                <w:szCs w:val="22"/>
              </w:rPr>
            </w:pPr>
            <w:r>
              <w:rPr>
                <w:rFonts w:cs="Calibri"/>
                <w:sz w:val="22"/>
                <w:szCs w:val="22"/>
              </w:rPr>
              <w:t xml:space="preserve"> </w:t>
            </w:r>
          </w:p>
        </w:tc>
      </w:tr>
      <w:tr w:rsidR="00A93CDF" w:rsidRPr="00745FC5" w14:paraId="69C6F234" w14:textId="77777777" w:rsidTr="00A11EC3">
        <w:trPr>
          <w:gridAfter w:val="1"/>
          <w:wAfter w:w="6095" w:type="dxa"/>
        </w:trPr>
        <w:tc>
          <w:tcPr>
            <w:tcW w:w="0" w:type="auto"/>
            <w:shd w:val="clear" w:color="auto" w:fill="auto"/>
          </w:tcPr>
          <w:p w14:paraId="15749B95" w14:textId="77777777" w:rsidR="006832AA" w:rsidRPr="00745FC5" w:rsidRDefault="006832AA" w:rsidP="006832AA">
            <w:pPr>
              <w:pStyle w:val="Itemlevel1"/>
              <w:tabs>
                <w:tab w:val="clear" w:pos="1134"/>
                <w:tab w:val="left" w:pos="952"/>
              </w:tabs>
              <w:spacing w:before="0"/>
              <w:rPr>
                <w:rFonts w:cs="Calibri"/>
                <w:sz w:val="22"/>
                <w:szCs w:val="22"/>
              </w:rPr>
            </w:pPr>
          </w:p>
        </w:tc>
        <w:tc>
          <w:tcPr>
            <w:tcW w:w="8825" w:type="dxa"/>
            <w:shd w:val="clear" w:color="auto" w:fill="auto"/>
          </w:tcPr>
          <w:p w14:paraId="358167FD" w14:textId="2AABF4B0" w:rsidR="006832AA" w:rsidRDefault="00473A5A" w:rsidP="006832AA">
            <w:pPr>
              <w:pStyle w:val="Itemlevel1"/>
              <w:tabs>
                <w:tab w:val="clear" w:pos="1134"/>
                <w:tab w:val="left" w:pos="952"/>
                <w:tab w:val="left" w:pos="1428"/>
              </w:tabs>
              <w:spacing w:before="0"/>
              <w:rPr>
                <w:rFonts w:cs="Calibri"/>
                <w:b/>
                <w:sz w:val="22"/>
                <w:szCs w:val="22"/>
              </w:rPr>
            </w:pPr>
            <w:r>
              <w:rPr>
                <w:rFonts w:cs="Calibri"/>
                <w:sz w:val="22"/>
                <w:szCs w:val="22"/>
              </w:rPr>
              <w:t>2</w:t>
            </w:r>
            <w:r w:rsidR="006832AA">
              <w:rPr>
                <w:rFonts w:cs="Calibri"/>
                <w:sz w:val="22"/>
                <w:szCs w:val="22"/>
              </w:rPr>
              <w:t>7</w:t>
            </w:r>
            <w:r w:rsidR="006832AA" w:rsidRPr="00745FC5">
              <w:rPr>
                <w:rFonts w:cs="Calibri"/>
                <w:sz w:val="22"/>
                <w:szCs w:val="22"/>
              </w:rPr>
              <w:t>.2</w:t>
            </w:r>
            <w:r w:rsidR="006832AA" w:rsidRPr="00745FC5">
              <w:rPr>
                <w:rFonts w:cs="Calibri"/>
                <w:b/>
                <w:sz w:val="22"/>
                <w:szCs w:val="22"/>
              </w:rPr>
              <w:t xml:space="preserve"> </w:t>
            </w:r>
            <w:r w:rsidR="006832AA" w:rsidRPr="00F37F22">
              <w:rPr>
                <w:rFonts w:cs="Calibri"/>
                <w:b/>
                <w:bCs/>
                <w:sz w:val="22"/>
                <w:szCs w:val="22"/>
              </w:rPr>
              <w:t>Lighting Matters</w:t>
            </w:r>
            <w:r w:rsidR="006832AA" w:rsidRPr="00745FC5">
              <w:rPr>
                <w:rFonts w:cs="Calibri"/>
                <w:b/>
                <w:sz w:val="22"/>
                <w:szCs w:val="22"/>
              </w:rPr>
              <w:t xml:space="preserve"> </w:t>
            </w:r>
          </w:p>
          <w:p w14:paraId="407F2BFA" w14:textId="77777777" w:rsidR="006832AA" w:rsidRPr="00B67DE5" w:rsidRDefault="006832AA" w:rsidP="006832AA">
            <w:pPr>
              <w:pStyle w:val="Itemlevel1"/>
              <w:tabs>
                <w:tab w:val="clear" w:pos="1134"/>
                <w:tab w:val="left" w:pos="952"/>
                <w:tab w:val="left" w:pos="1428"/>
              </w:tabs>
              <w:spacing w:before="0"/>
              <w:rPr>
                <w:rFonts w:cs="Calibri"/>
                <w:bCs/>
                <w:sz w:val="22"/>
                <w:szCs w:val="22"/>
              </w:rPr>
            </w:pPr>
            <w:r>
              <w:rPr>
                <w:rFonts w:cs="Calibri"/>
                <w:bCs/>
                <w:sz w:val="22"/>
                <w:szCs w:val="22"/>
              </w:rPr>
              <w:t xml:space="preserve">There were no lighting matters received.  </w:t>
            </w:r>
          </w:p>
        </w:tc>
      </w:tr>
      <w:tr w:rsidR="00A93CDF" w:rsidRPr="00745FC5" w14:paraId="36B998CC" w14:textId="77777777" w:rsidTr="00A11EC3">
        <w:trPr>
          <w:gridAfter w:val="1"/>
          <w:wAfter w:w="6095" w:type="dxa"/>
        </w:trPr>
        <w:tc>
          <w:tcPr>
            <w:tcW w:w="0" w:type="auto"/>
            <w:shd w:val="clear" w:color="auto" w:fill="auto"/>
          </w:tcPr>
          <w:p w14:paraId="1046B3AC" w14:textId="77777777" w:rsidR="006832AA" w:rsidRPr="00745FC5" w:rsidRDefault="006832AA" w:rsidP="006832AA">
            <w:pPr>
              <w:pStyle w:val="Itemlevel1"/>
              <w:tabs>
                <w:tab w:val="clear" w:pos="1134"/>
                <w:tab w:val="left" w:pos="952"/>
              </w:tabs>
              <w:spacing w:before="0"/>
              <w:rPr>
                <w:rFonts w:cs="Calibri"/>
                <w:sz w:val="22"/>
                <w:szCs w:val="22"/>
              </w:rPr>
            </w:pPr>
          </w:p>
        </w:tc>
        <w:tc>
          <w:tcPr>
            <w:tcW w:w="8825" w:type="dxa"/>
            <w:shd w:val="clear" w:color="auto" w:fill="auto"/>
          </w:tcPr>
          <w:p w14:paraId="03678DDA" w14:textId="77777777" w:rsidR="006832AA" w:rsidRPr="00745FC5" w:rsidRDefault="006832AA" w:rsidP="006832AA">
            <w:pPr>
              <w:pStyle w:val="Itemlevel1"/>
              <w:tabs>
                <w:tab w:val="clear" w:pos="1134"/>
                <w:tab w:val="left" w:pos="952"/>
                <w:tab w:val="left" w:pos="1428"/>
              </w:tabs>
              <w:spacing w:before="0"/>
              <w:rPr>
                <w:rFonts w:cs="Calibri"/>
                <w:sz w:val="22"/>
                <w:szCs w:val="22"/>
              </w:rPr>
            </w:pPr>
          </w:p>
        </w:tc>
      </w:tr>
      <w:tr w:rsidR="00473A5A" w:rsidRPr="00745FC5" w14:paraId="06BE19EE" w14:textId="77777777" w:rsidTr="00A11EC3">
        <w:trPr>
          <w:gridAfter w:val="1"/>
          <w:wAfter w:w="6095" w:type="dxa"/>
        </w:trPr>
        <w:tc>
          <w:tcPr>
            <w:tcW w:w="0" w:type="auto"/>
            <w:shd w:val="clear" w:color="auto" w:fill="auto"/>
          </w:tcPr>
          <w:p w14:paraId="00E7B8FB" w14:textId="77777777" w:rsidR="00473A5A" w:rsidRPr="00745FC5" w:rsidRDefault="00473A5A" w:rsidP="006832AA">
            <w:pPr>
              <w:pStyle w:val="Itemlevel1"/>
              <w:tabs>
                <w:tab w:val="clear" w:pos="1134"/>
                <w:tab w:val="left" w:pos="952"/>
              </w:tabs>
              <w:spacing w:before="0"/>
              <w:rPr>
                <w:rFonts w:cs="Calibri"/>
                <w:sz w:val="22"/>
                <w:szCs w:val="22"/>
              </w:rPr>
            </w:pPr>
          </w:p>
        </w:tc>
        <w:tc>
          <w:tcPr>
            <w:tcW w:w="8825" w:type="dxa"/>
            <w:shd w:val="clear" w:color="auto" w:fill="auto"/>
          </w:tcPr>
          <w:p w14:paraId="0A0B7288" w14:textId="77777777" w:rsidR="00473A5A" w:rsidRDefault="00473A5A" w:rsidP="006832AA">
            <w:pPr>
              <w:pStyle w:val="Itemlevel1"/>
              <w:tabs>
                <w:tab w:val="clear" w:pos="1134"/>
                <w:tab w:val="left" w:pos="952"/>
                <w:tab w:val="left" w:pos="1428"/>
              </w:tabs>
              <w:spacing w:before="0"/>
              <w:rPr>
                <w:rFonts w:cs="Calibri"/>
                <w:b/>
                <w:bCs/>
                <w:sz w:val="22"/>
                <w:szCs w:val="22"/>
              </w:rPr>
            </w:pPr>
            <w:r>
              <w:rPr>
                <w:rFonts w:cs="Calibri"/>
                <w:sz w:val="22"/>
                <w:szCs w:val="22"/>
              </w:rPr>
              <w:t>27</w:t>
            </w:r>
            <w:r w:rsidRPr="00745FC5">
              <w:rPr>
                <w:rFonts w:cs="Calibri"/>
                <w:sz w:val="22"/>
                <w:szCs w:val="22"/>
              </w:rPr>
              <w:t>.3</w:t>
            </w:r>
            <w:r w:rsidRPr="00745FC5">
              <w:rPr>
                <w:rFonts w:cs="Calibri"/>
                <w:b/>
                <w:sz w:val="22"/>
                <w:szCs w:val="22"/>
              </w:rPr>
              <w:t xml:space="preserve"> </w:t>
            </w:r>
            <w:r w:rsidRPr="00F37F22">
              <w:rPr>
                <w:rFonts w:cs="Calibri"/>
                <w:b/>
                <w:bCs/>
                <w:sz w:val="22"/>
                <w:szCs w:val="22"/>
              </w:rPr>
              <w:t>Footpath Matters</w:t>
            </w:r>
          </w:p>
          <w:p w14:paraId="54B033BF" w14:textId="44B5B5C7" w:rsidR="00473A5A" w:rsidRDefault="00473A5A" w:rsidP="006832AA">
            <w:pPr>
              <w:pStyle w:val="Itemlevel1"/>
              <w:tabs>
                <w:tab w:val="clear" w:pos="1134"/>
                <w:tab w:val="left" w:pos="952"/>
                <w:tab w:val="left" w:pos="1428"/>
              </w:tabs>
              <w:spacing w:before="0"/>
              <w:rPr>
                <w:rFonts w:cs="Calibri"/>
                <w:sz w:val="22"/>
                <w:szCs w:val="22"/>
              </w:rPr>
            </w:pPr>
          </w:p>
        </w:tc>
      </w:tr>
      <w:tr w:rsidR="00A93CDF" w:rsidRPr="00745FC5" w14:paraId="61C1DA5C" w14:textId="77777777" w:rsidTr="00A11EC3">
        <w:trPr>
          <w:gridAfter w:val="1"/>
          <w:wAfter w:w="6095" w:type="dxa"/>
        </w:trPr>
        <w:tc>
          <w:tcPr>
            <w:tcW w:w="0" w:type="auto"/>
            <w:shd w:val="clear" w:color="auto" w:fill="auto"/>
          </w:tcPr>
          <w:p w14:paraId="09279138" w14:textId="77777777" w:rsidR="006832AA" w:rsidRPr="00745FC5" w:rsidRDefault="006832AA" w:rsidP="006832AA">
            <w:pPr>
              <w:pStyle w:val="Itemlevel1"/>
              <w:tabs>
                <w:tab w:val="clear" w:pos="1134"/>
                <w:tab w:val="left" w:pos="952"/>
              </w:tabs>
              <w:spacing w:before="0"/>
              <w:rPr>
                <w:rFonts w:cs="Calibri"/>
                <w:sz w:val="22"/>
                <w:szCs w:val="22"/>
              </w:rPr>
            </w:pPr>
          </w:p>
        </w:tc>
        <w:tc>
          <w:tcPr>
            <w:tcW w:w="8825" w:type="dxa"/>
            <w:shd w:val="clear" w:color="auto" w:fill="auto"/>
          </w:tcPr>
          <w:p w14:paraId="454F08CB" w14:textId="0BF05C31" w:rsidR="009E132D" w:rsidRDefault="00473A5A" w:rsidP="00132169">
            <w:pPr>
              <w:pStyle w:val="Itemlevel1"/>
              <w:tabs>
                <w:tab w:val="clear" w:pos="1134"/>
                <w:tab w:val="left" w:pos="952"/>
                <w:tab w:val="left" w:pos="1428"/>
              </w:tabs>
              <w:spacing w:before="0"/>
              <w:rPr>
                <w:rFonts w:cs="Calibri"/>
                <w:sz w:val="22"/>
                <w:szCs w:val="22"/>
              </w:rPr>
            </w:pPr>
            <w:r>
              <w:rPr>
                <w:rFonts w:cs="Calibri"/>
                <w:sz w:val="22"/>
                <w:szCs w:val="22"/>
              </w:rPr>
              <w:t>2</w:t>
            </w:r>
            <w:r w:rsidR="006832AA">
              <w:rPr>
                <w:rFonts w:cs="Calibri"/>
                <w:sz w:val="22"/>
                <w:szCs w:val="22"/>
              </w:rPr>
              <w:t>7</w:t>
            </w:r>
            <w:r w:rsidR="006832AA" w:rsidRPr="008618FF">
              <w:rPr>
                <w:rFonts w:cs="Calibri"/>
                <w:sz w:val="22"/>
                <w:szCs w:val="22"/>
              </w:rPr>
              <w:t xml:space="preserve">.3.1 </w:t>
            </w:r>
            <w:r w:rsidR="00A518F0" w:rsidRPr="008618FF">
              <w:rPr>
                <w:rFonts w:cs="Calibri"/>
                <w:sz w:val="22"/>
                <w:szCs w:val="22"/>
              </w:rPr>
              <w:t>Cllr. Brown noted the actions being taken to rectify issues with footpaths in the parish</w:t>
            </w:r>
            <w:r w:rsidR="00CA314A">
              <w:rPr>
                <w:rFonts w:cs="Calibri"/>
                <w:sz w:val="22"/>
                <w:szCs w:val="22"/>
              </w:rPr>
              <w:t xml:space="preserve"> and confirmed that s</w:t>
            </w:r>
            <w:r w:rsidR="008618FF" w:rsidRPr="008618FF">
              <w:rPr>
                <w:rFonts w:cs="Calibri"/>
                <w:sz w:val="22"/>
                <w:szCs w:val="22"/>
              </w:rPr>
              <w:t>igns were</w:t>
            </w:r>
            <w:r w:rsidR="00A518F0" w:rsidRPr="008618FF">
              <w:rPr>
                <w:rFonts w:cs="Calibri"/>
                <w:sz w:val="22"/>
                <w:szCs w:val="22"/>
              </w:rPr>
              <w:t xml:space="preserve"> being installed including a car park s</w:t>
            </w:r>
            <w:r w:rsidR="008618FF" w:rsidRPr="008618FF">
              <w:rPr>
                <w:rFonts w:cs="Calibri"/>
                <w:sz w:val="22"/>
                <w:szCs w:val="22"/>
              </w:rPr>
              <w:t>ign</w:t>
            </w:r>
            <w:r w:rsidR="00A518F0" w:rsidRPr="008618FF">
              <w:rPr>
                <w:rFonts w:cs="Calibri"/>
                <w:sz w:val="22"/>
                <w:szCs w:val="22"/>
              </w:rPr>
              <w:t xml:space="preserve"> for</w:t>
            </w:r>
            <w:r w:rsidR="008618FF" w:rsidRPr="008618FF">
              <w:rPr>
                <w:rFonts w:cs="Calibri"/>
                <w:sz w:val="22"/>
                <w:szCs w:val="22"/>
              </w:rPr>
              <w:t xml:space="preserve"> the</w:t>
            </w:r>
            <w:r w:rsidR="00A518F0" w:rsidRPr="008618FF">
              <w:rPr>
                <w:rFonts w:cs="Calibri"/>
                <w:sz w:val="22"/>
                <w:szCs w:val="22"/>
              </w:rPr>
              <w:t xml:space="preserve"> Langley Mead SANG.</w:t>
            </w:r>
            <w:r w:rsidR="008618FF" w:rsidRPr="008618FF">
              <w:rPr>
                <w:rFonts w:cs="Calibri"/>
                <w:sz w:val="22"/>
                <w:szCs w:val="22"/>
              </w:rPr>
              <w:t xml:space="preserve"> </w:t>
            </w:r>
            <w:r w:rsidR="00132169">
              <w:rPr>
                <w:rFonts w:cs="Calibri"/>
                <w:sz w:val="22"/>
                <w:szCs w:val="22"/>
              </w:rPr>
              <w:t>He</w:t>
            </w:r>
            <w:r w:rsidR="009E132D">
              <w:rPr>
                <w:rFonts w:cs="Calibri"/>
                <w:sz w:val="22"/>
                <w:szCs w:val="22"/>
              </w:rPr>
              <w:t xml:space="preserve"> </w:t>
            </w:r>
            <w:r w:rsidR="00132169">
              <w:rPr>
                <w:rFonts w:cs="Calibri"/>
                <w:sz w:val="22"/>
                <w:szCs w:val="22"/>
              </w:rPr>
              <w:t>asked</w:t>
            </w:r>
            <w:r w:rsidR="009E132D">
              <w:rPr>
                <w:rFonts w:cs="Calibri"/>
                <w:sz w:val="22"/>
                <w:szCs w:val="22"/>
              </w:rPr>
              <w:t xml:space="preserve"> that consideration be given to improving cycle ways and green spaces going forward. </w:t>
            </w:r>
          </w:p>
          <w:p w14:paraId="1F0D727C" w14:textId="77777777" w:rsidR="00132169" w:rsidRDefault="00132169" w:rsidP="00132169">
            <w:pPr>
              <w:pStyle w:val="Itemlevel1"/>
              <w:tabs>
                <w:tab w:val="clear" w:pos="1134"/>
                <w:tab w:val="left" w:pos="952"/>
                <w:tab w:val="left" w:pos="1428"/>
              </w:tabs>
              <w:spacing w:before="0"/>
              <w:rPr>
                <w:rFonts w:cs="Calibri"/>
                <w:sz w:val="22"/>
                <w:szCs w:val="22"/>
              </w:rPr>
            </w:pPr>
          </w:p>
          <w:p w14:paraId="07C22862" w14:textId="115EA8B4" w:rsidR="00A518F0" w:rsidRDefault="009E132D" w:rsidP="00132169">
            <w:pPr>
              <w:pStyle w:val="Itemlevel1"/>
              <w:tabs>
                <w:tab w:val="clear" w:pos="1134"/>
                <w:tab w:val="left" w:pos="952"/>
                <w:tab w:val="left" w:pos="1428"/>
              </w:tabs>
              <w:spacing w:before="0"/>
              <w:rPr>
                <w:rFonts w:cs="Calibri"/>
                <w:sz w:val="22"/>
                <w:szCs w:val="22"/>
              </w:rPr>
            </w:pPr>
            <w:r>
              <w:rPr>
                <w:rFonts w:cs="Calibri"/>
                <w:sz w:val="22"/>
                <w:szCs w:val="22"/>
              </w:rPr>
              <w:t xml:space="preserve">27.3.2 </w:t>
            </w:r>
            <w:r w:rsidR="008618FF" w:rsidRPr="008618FF">
              <w:rPr>
                <w:rFonts w:cs="Calibri"/>
                <w:sz w:val="22"/>
                <w:szCs w:val="22"/>
              </w:rPr>
              <w:t>Thanks was extended to Cllr. Brown for his work</w:t>
            </w:r>
            <w:r w:rsidR="008618FF">
              <w:rPr>
                <w:rFonts w:cs="Calibri"/>
                <w:sz w:val="22"/>
                <w:szCs w:val="22"/>
              </w:rPr>
              <w:t xml:space="preserve"> </w:t>
            </w:r>
            <w:r>
              <w:rPr>
                <w:rFonts w:cs="Calibri"/>
                <w:sz w:val="22"/>
                <w:szCs w:val="22"/>
              </w:rPr>
              <w:t xml:space="preserve">in this area and the importance of these matters </w:t>
            </w:r>
            <w:r w:rsidR="00132169">
              <w:rPr>
                <w:rFonts w:cs="Calibri"/>
                <w:sz w:val="22"/>
                <w:szCs w:val="22"/>
              </w:rPr>
              <w:t xml:space="preserve">was </w:t>
            </w:r>
            <w:r>
              <w:rPr>
                <w:rFonts w:cs="Calibri"/>
                <w:sz w:val="22"/>
                <w:szCs w:val="22"/>
              </w:rPr>
              <w:t xml:space="preserve">noted given the increase in traffic in the parish due to the growing population. </w:t>
            </w:r>
          </w:p>
          <w:p w14:paraId="28F4F12A" w14:textId="3E3E5742" w:rsidR="00A518F0" w:rsidRDefault="009E132D" w:rsidP="00473A5A">
            <w:pPr>
              <w:pStyle w:val="Itemlevel1"/>
              <w:tabs>
                <w:tab w:val="clear" w:pos="1134"/>
                <w:tab w:val="left" w:pos="952"/>
                <w:tab w:val="left" w:pos="1428"/>
              </w:tabs>
              <w:spacing w:before="100"/>
              <w:rPr>
                <w:rFonts w:cs="Calibri"/>
                <w:sz w:val="22"/>
                <w:szCs w:val="22"/>
              </w:rPr>
            </w:pPr>
            <w:r>
              <w:rPr>
                <w:rFonts w:cs="Calibri"/>
                <w:sz w:val="22"/>
                <w:szCs w:val="22"/>
              </w:rPr>
              <w:t>27.3.3 The Clerk undertook to follow up with Nigel Frankland (</w:t>
            </w:r>
            <w:proofErr w:type="spellStart"/>
            <w:r>
              <w:rPr>
                <w:rFonts w:cs="Calibri"/>
                <w:sz w:val="22"/>
                <w:szCs w:val="22"/>
              </w:rPr>
              <w:t>UoR</w:t>
            </w:r>
            <w:proofErr w:type="spellEnd"/>
            <w:r>
              <w:rPr>
                <w:rFonts w:cs="Calibri"/>
                <w:sz w:val="22"/>
                <w:szCs w:val="22"/>
              </w:rPr>
              <w:t>) regarding the con</w:t>
            </w:r>
            <w:r w:rsidR="00132169">
              <w:rPr>
                <w:rFonts w:cs="Calibri"/>
                <w:sz w:val="22"/>
                <w:szCs w:val="22"/>
              </w:rPr>
              <w:t>dition</w:t>
            </w:r>
            <w:r>
              <w:rPr>
                <w:rFonts w:cs="Calibri"/>
                <w:sz w:val="22"/>
                <w:szCs w:val="22"/>
              </w:rPr>
              <w:t xml:space="preserve"> of footpath 17. </w:t>
            </w:r>
          </w:p>
          <w:p w14:paraId="7DC59E53" w14:textId="2522F22E" w:rsidR="00191A42" w:rsidRDefault="009E132D" w:rsidP="00473A5A">
            <w:pPr>
              <w:pStyle w:val="Itemlevel1"/>
              <w:tabs>
                <w:tab w:val="clear" w:pos="1134"/>
                <w:tab w:val="left" w:pos="952"/>
                <w:tab w:val="left" w:pos="1428"/>
              </w:tabs>
              <w:spacing w:before="100"/>
              <w:rPr>
                <w:rFonts w:cs="Calibri"/>
                <w:sz w:val="22"/>
                <w:szCs w:val="22"/>
              </w:rPr>
            </w:pPr>
            <w:r>
              <w:rPr>
                <w:rFonts w:cs="Calibri"/>
                <w:sz w:val="22"/>
                <w:szCs w:val="22"/>
              </w:rPr>
              <w:t xml:space="preserve">27.3.4 </w:t>
            </w:r>
            <w:r w:rsidR="00FC4C61">
              <w:rPr>
                <w:rFonts w:cs="Calibri"/>
                <w:sz w:val="22"/>
                <w:szCs w:val="22"/>
              </w:rPr>
              <w:t xml:space="preserve">Cllr </w:t>
            </w:r>
            <w:r>
              <w:rPr>
                <w:rFonts w:cs="Calibri"/>
                <w:sz w:val="22"/>
                <w:szCs w:val="22"/>
              </w:rPr>
              <w:t>Cl</w:t>
            </w:r>
            <w:r w:rsidR="00FC4C61">
              <w:rPr>
                <w:rFonts w:cs="Calibri"/>
                <w:sz w:val="22"/>
                <w:szCs w:val="22"/>
              </w:rPr>
              <w:t xml:space="preserve">arke </w:t>
            </w:r>
            <w:r>
              <w:rPr>
                <w:rFonts w:cs="Calibri"/>
                <w:sz w:val="22"/>
                <w:szCs w:val="22"/>
              </w:rPr>
              <w:t xml:space="preserve"> confirmed that Nigel Philips, Taylor Wimpey had agreed to support plans to</w:t>
            </w:r>
            <w:r w:rsidR="00176B38">
              <w:rPr>
                <w:rFonts w:cs="Calibri"/>
                <w:sz w:val="22"/>
                <w:szCs w:val="22"/>
              </w:rPr>
              <w:t xml:space="preserve"> make it easier to</w:t>
            </w:r>
            <w:r>
              <w:rPr>
                <w:rFonts w:cs="Calibri"/>
                <w:sz w:val="22"/>
                <w:szCs w:val="22"/>
              </w:rPr>
              <w:t xml:space="preserve"> cross the culvert on the path from </w:t>
            </w:r>
            <w:r w:rsidR="00191A42">
              <w:rPr>
                <w:rFonts w:cs="Calibri"/>
                <w:sz w:val="22"/>
                <w:szCs w:val="22"/>
              </w:rPr>
              <w:t>Deer</w:t>
            </w:r>
            <w:r w:rsidR="00132169">
              <w:rPr>
                <w:rFonts w:cs="Calibri"/>
                <w:sz w:val="22"/>
                <w:szCs w:val="22"/>
              </w:rPr>
              <w:t xml:space="preserve"> L</w:t>
            </w:r>
            <w:r w:rsidR="00191A42">
              <w:rPr>
                <w:rFonts w:cs="Calibri"/>
                <w:sz w:val="22"/>
                <w:szCs w:val="22"/>
              </w:rPr>
              <w:t xml:space="preserve">eap </w:t>
            </w:r>
            <w:r>
              <w:rPr>
                <w:rFonts w:cs="Calibri"/>
                <w:sz w:val="22"/>
                <w:szCs w:val="22"/>
              </w:rPr>
              <w:t>Park t</w:t>
            </w:r>
            <w:r w:rsidR="00191A42">
              <w:rPr>
                <w:rFonts w:cs="Calibri"/>
                <w:sz w:val="22"/>
                <w:szCs w:val="22"/>
              </w:rPr>
              <w:t xml:space="preserve">o </w:t>
            </w:r>
            <w:r>
              <w:rPr>
                <w:rFonts w:cs="Calibri"/>
                <w:sz w:val="22"/>
                <w:szCs w:val="22"/>
              </w:rPr>
              <w:t>the Three Mile Cross</w:t>
            </w:r>
            <w:r w:rsidR="00191A42">
              <w:rPr>
                <w:rFonts w:cs="Calibri"/>
                <w:sz w:val="22"/>
                <w:szCs w:val="22"/>
              </w:rPr>
              <w:t xml:space="preserve"> allotments</w:t>
            </w:r>
            <w:r>
              <w:rPr>
                <w:rFonts w:cs="Calibri"/>
                <w:sz w:val="22"/>
                <w:szCs w:val="22"/>
              </w:rPr>
              <w:t xml:space="preserve"> if funded by SPC or S106 money. It was </w:t>
            </w:r>
            <w:r w:rsidRPr="009E132D">
              <w:rPr>
                <w:rFonts w:cs="Calibri"/>
                <w:b/>
                <w:bCs/>
                <w:sz w:val="22"/>
                <w:szCs w:val="22"/>
              </w:rPr>
              <w:t xml:space="preserve">AGREED </w:t>
            </w:r>
            <w:r w:rsidRPr="00132169">
              <w:rPr>
                <w:rFonts w:cs="Calibri"/>
                <w:sz w:val="22"/>
                <w:szCs w:val="22"/>
              </w:rPr>
              <w:t>that</w:t>
            </w:r>
            <w:r>
              <w:rPr>
                <w:rFonts w:cs="Calibri"/>
                <w:b/>
                <w:bCs/>
                <w:sz w:val="22"/>
                <w:szCs w:val="22"/>
              </w:rPr>
              <w:t xml:space="preserve"> </w:t>
            </w:r>
            <w:r>
              <w:rPr>
                <w:rFonts w:cs="Calibri"/>
                <w:sz w:val="22"/>
                <w:szCs w:val="22"/>
              </w:rPr>
              <w:t xml:space="preserve">the Clerk would </w:t>
            </w:r>
            <w:r w:rsidR="00176B38">
              <w:rPr>
                <w:rFonts w:cs="Calibri"/>
                <w:sz w:val="22"/>
                <w:szCs w:val="22"/>
              </w:rPr>
              <w:t xml:space="preserve">research the costs of providing a bridge or a way of covering the culvert pipe.  </w:t>
            </w:r>
          </w:p>
          <w:p w14:paraId="53759AD6" w14:textId="30F42E3A" w:rsidR="006832AA" w:rsidRPr="00745FC5" w:rsidRDefault="00A518F0" w:rsidP="00AA2FF5">
            <w:pPr>
              <w:pStyle w:val="Itemlevel1"/>
              <w:tabs>
                <w:tab w:val="clear" w:pos="1134"/>
                <w:tab w:val="left" w:pos="952"/>
                <w:tab w:val="left" w:pos="1428"/>
              </w:tabs>
              <w:spacing w:before="100"/>
              <w:rPr>
                <w:rFonts w:cs="Calibri"/>
                <w:sz w:val="22"/>
                <w:szCs w:val="22"/>
              </w:rPr>
            </w:pPr>
            <w:r>
              <w:rPr>
                <w:rFonts w:cs="Calibri"/>
                <w:sz w:val="22"/>
                <w:szCs w:val="22"/>
              </w:rPr>
              <w:t>27.3.</w:t>
            </w:r>
            <w:r w:rsidR="00176B38">
              <w:rPr>
                <w:rFonts w:cs="Calibri"/>
                <w:sz w:val="22"/>
                <w:szCs w:val="22"/>
              </w:rPr>
              <w:t>5</w:t>
            </w:r>
            <w:r>
              <w:rPr>
                <w:rFonts w:cs="Calibri"/>
                <w:sz w:val="22"/>
                <w:szCs w:val="22"/>
              </w:rPr>
              <w:t xml:space="preserve"> The report on footpaths circulated prior to the meeting by Cllr. Brown was </w:t>
            </w:r>
            <w:r w:rsidRPr="00132169">
              <w:rPr>
                <w:rFonts w:cs="Calibri"/>
                <w:b/>
                <w:bCs/>
                <w:sz w:val="22"/>
                <w:szCs w:val="22"/>
              </w:rPr>
              <w:t>NOTED</w:t>
            </w:r>
            <w:r>
              <w:rPr>
                <w:rFonts w:cs="Calibri"/>
                <w:sz w:val="22"/>
                <w:szCs w:val="22"/>
              </w:rPr>
              <w:t xml:space="preserve">. </w:t>
            </w:r>
          </w:p>
        </w:tc>
      </w:tr>
      <w:tr w:rsidR="00A93CDF" w:rsidRPr="00745FC5" w14:paraId="44107ECB" w14:textId="77777777" w:rsidTr="00A11EC3">
        <w:trPr>
          <w:gridAfter w:val="1"/>
          <w:wAfter w:w="6095" w:type="dxa"/>
          <w:trHeight w:val="201"/>
        </w:trPr>
        <w:tc>
          <w:tcPr>
            <w:tcW w:w="0" w:type="auto"/>
            <w:shd w:val="clear" w:color="auto" w:fill="auto"/>
          </w:tcPr>
          <w:p w14:paraId="64E2D45C" w14:textId="77777777" w:rsidR="006832AA" w:rsidRPr="00745FC5" w:rsidRDefault="006832AA" w:rsidP="006832AA">
            <w:pPr>
              <w:pStyle w:val="Itemlevel1"/>
              <w:tabs>
                <w:tab w:val="clear" w:pos="1134"/>
                <w:tab w:val="left" w:pos="952"/>
              </w:tabs>
              <w:spacing w:before="0"/>
              <w:rPr>
                <w:sz w:val="22"/>
                <w:szCs w:val="22"/>
              </w:rPr>
            </w:pPr>
          </w:p>
        </w:tc>
        <w:tc>
          <w:tcPr>
            <w:tcW w:w="8825" w:type="dxa"/>
            <w:shd w:val="clear" w:color="auto" w:fill="auto"/>
          </w:tcPr>
          <w:p w14:paraId="001CCBBA" w14:textId="77777777" w:rsidR="00AA2FF5" w:rsidRDefault="00AA2FF5" w:rsidP="00176B38">
            <w:pPr>
              <w:pStyle w:val="Itemlevel1"/>
              <w:tabs>
                <w:tab w:val="clear" w:pos="1134"/>
                <w:tab w:val="left" w:pos="952"/>
                <w:tab w:val="left" w:pos="1428"/>
              </w:tabs>
              <w:spacing w:before="0"/>
              <w:rPr>
                <w:b/>
                <w:sz w:val="22"/>
                <w:szCs w:val="22"/>
              </w:rPr>
            </w:pPr>
          </w:p>
          <w:p w14:paraId="4C7463E5" w14:textId="77777777" w:rsidR="00132169" w:rsidRDefault="00132169" w:rsidP="00176B38">
            <w:pPr>
              <w:pStyle w:val="Itemlevel1"/>
              <w:tabs>
                <w:tab w:val="clear" w:pos="1134"/>
                <w:tab w:val="left" w:pos="952"/>
                <w:tab w:val="left" w:pos="1428"/>
              </w:tabs>
              <w:spacing w:before="0"/>
              <w:rPr>
                <w:b/>
                <w:sz w:val="22"/>
                <w:szCs w:val="22"/>
              </w:rPr>
            </w:pPr>
          </w:p>
          <w:p w14:paraId="4C9E237E" w14:textId="77777777" w:rsidR="00132169" w:rsidRDefault="00132169" w:rsidP="00176B38">
            <w:pPr>
              <w:pStyle w:val="Itemlevel1"/>
              <w:tabs>
                <w:tab w:val="clear" w:pos="1134"/>
                <w:tab w:val="left" w:pos="952"/>
                <w:tab w:val="left" w:pos="1428"/>
              </w:tabs>
              <w:spacing w:before="0"/>
              <w:rPr>
                <w:b/>
                <w:sz w:val="22"/>
                <w:szCs w:val="22"/>
              </w:rPr>
            </w:pPr>
          </w:p>
          <w:p w14:paraId="6CF9BE90" w14:textId="28291F2F" w:rsidR="00132169" w:rsidRPr="00745FC5" w:rsidRDefault="00132169" w:rsidP="00176B38">
            <w:pPr>
              <w:pStyle w:val="Itemlevel1"/>
              <w:tabs>
                <w:tab w:val="clear" w:pos="1134"/>
                <w:tab w:val="left" w:pos="952"/>
                <w:tab w:val="left" w:pos="1428"/>
              </w:tabs>
              <w:spacing w:before="0"/>
              <w:rPr>
                <w:b/>
                <w:sz w:val="22"/>
                <w:szCs w:val="22"/>
              </w:rPr>
            </w:pPr>
          </w:p>
        </w:tc>
      </w:tr>
      <w:tr w:rsidR="00A93CDF" w:rsidRPr="00745FC5" w14:paraId="25EA7E96" w14:textId="77777777" w:rsidTr="00A11EC3">
        <w:trPr>
          <w:gridAfter w:val="1"/>
          <w:wAfter w:w="6095" w:type="dxa"/>
        </w:trPr>
        <w:tc>
          <w:tcPr>
            <w:tcW w:w="0" w:type="auto"/>
            <w:shd w:val="clear" w:color="auto" w:fill="auto"/>
          </w:tcPr>
          <w:p w14:paraId="786D3189" w14:textId="2F1087E5" w:rsidR="006832AA" w:rsidRPr="00745FC5" w:rsidRDefault="006832AA" w:rsidP="006832AA">
            <w:pPr>
              <w:pStyle w:val="Itemlevel1"/>
              <w:tabs>
                <w:tab w:val="clear" w:pos="1134"/>
                <w:tab w:val="left" w:pos="952"/>
              </w:tabs>
              <w:spacing w:before="0"/>
              <w:rPr>
                <w:sz w:val="22"/>
                <w:szCs w:val="22"/>
              </w:rPr>
            </w:pPr>
            <w:r w:rsidRPr="00745FC5">
              <w:rPr>
                <w:sz w:val="22"/>
                <w:szCs w:val="22"/>
              </w:rPr>
              <w:t>2</w:t>
            </w:r>
            <w:r>
              <w:rPr>
                <w:sz w:val="22"/>
                <w:szCs w:val="22"/>
              </w:rPr>
              <w:t>1</w:t>
            </w:r>
            <w:r w:rsidRPr="00745FC5">
              <w:rPr>
                <w:sz w:val="22"/>
                <w:szCs w:val="22"/>
              </w:rPr>
              <w:t>/PC/</w:t>
            </w:r>
            <w:r w:rsidR="00473A5A">
              <w:rPr>
                <w:sz w:val="22"/>
                <w:szCs w:val="22"/>
              </w:rPr>
              <w:t>28</w:t>
            </w:r>
          </w:p>
        </w:tc>
        <w:tc>
          <w:tcPr>
            <w:tcW w:w="8825" w:type="dxa"/>
            <w:shd w:val="clear" w:color="auto" w:fill="auto"/>
          </w:tcPr>
          <w:p w14:paraId="10125DBE" w14:textId="77777777" w:rsidR="006832AA" w:rsidRPr="00F37714" w:rsidRDefault="006832AA" w:rsidP="006832AA">
            <w:pPr>
              <w:pStyle w:val="Itemlevel1"/>
              <w:tabs>
                <w:tab w:val="clear" w:pos="1134"/>
                <w:tab w:val="left" w:pos="952"/>
                <w:tab w:val="left" w:pos="1428"/>
              </w:tabs>
              <w:spacing w:before="0"/>
              <w:ind w:left="483" w:hanging="483"/>
              <w:rPr>
                <w:b/>
                <w:sz w:val="22"/>
                <w:szCs w:val="22"/>
              </w:rPr>
            </w:pPr>
            <w:r w:rsidRPr="00F37714">
              <w:rPr>
                <w:b/>
                <w:sz w:val="22"/>
                <w:szCs w:val="22"/>
              </w:rPr>
              <w:t xml:space="preserve">Correspondence Items </w:t>
            </w:r>
          </w:p>
          <w:p w14:paraId="2BA2F700" w14:textId="77777777" w:rsidR="006832AA" w:rsidRPr="00F37714" w:rsidRDefault="006832AA" w:rsidP="006832AA">
            <w:pPr>
              <w:pStyle w:val="Itemlevel1"/>
              <w:tabs>
                <w:tab w:val="clear" w:pos="1134"/>
                <w:tab w:val="left" w:pos="952"/>
                <w:tab w:val="left" w:pos="1428"/>
              </w:tabs>
              <w:spacing w:before="0"/>
              <w:ind w:left="483" w:hanging="483"/>
              <w:rPr>
                <w:b/>
                <w:sz w:val="22"/>
                <w:szCs w:val="22"/>
              </w:rPr>
            </w:pPr>
          </w:p>
        </w:tc>
      </w:tr>
      <w:tr w:rsidR="00A93CDF" w:rsidRPr="00745FC5" w14:paraId="45B60F94" w14:textId="77777777" w:rsidTr="00A11EC3">
        <w:trPr>
          <w:gridAfter w:val="1"/>
          <w:wAfter w:w="6095" w:type="dxa"/>
        </w:trPr>
        <w:tc>
          <w:tcPr>
            <w:tcW w:w="0" w:type="auto"/>
            <w:shd w:val="clear" w:color="auto" w:fill="auto"/>
          </w:tcPr>
          <w:p w14:paraId="30071430" w14:textId="3E8BBDF9" w:rsidR="006832AA" w:rsidRPr="00B67DE5" w:rsidRDefault="00473A5A" w:rsidP="006832AA">
            <w:pPr>
              <w:pStyle w:val="Itemlevel1"/>
              <w:tabs>
                <w:tab w:val="clear" w:pos="1134"/>
                <w:tab w:val="left" w:pos="952"/>
              </w:tabs>
              <w:spacing w:before="0"/>
              <w:rPr>
                <w:sz w:val="22"/>
                <w:szCs w:val="22"/>
              </w:rPr>
            </w:pPr>
            <w:r>
              <w:rPr>
                <w:sz w:val="22"/>
                <w:szCs w:val="22"/>
              </w:rPr>
              <w:t>28.1</w:t>
            </w:r>
          </w:p>
        </w:tc>
        <w:tc>
          <w:tcPr>
            <w:tcW w:w="8825" w:type="dxa"/>
            <w:shd w:val="clear" w:color="auto" w:fill="auto"/>
          </w:tcPr>
          <w:p w14:paraId="1A9E4B28" w14:textId="2CE0F35E" w:rsidR="006832AA" w:rsidRPr="00F37714" w:rsidRDefault="00473A5A" w:rsidP="006832AA">
            <w:pPr>
              <w:pStyle w:val="Itemlevel1"/>
              <w:tabs>
                <w:tab w:val="clear" w:pos="1134"/>
                <w:tab w:val="left" w:pos="952"/>
                <w:tab w:val="left" w:pos="1428"/>
              </w:tabs>
              <w:spacing w:before="0"/>
              <w:rPr>
                <w:b/>
                <w:bCs/>
                <w:sz w:val="22"/>
                <w:szCs w:val="22"/>
              </w:rPr>
            </w:pPr>
            <w:r>
              <w:rPr>
                <w:b/>
                <w:bCs/>
                <w:sz w:val="22"/>
                <w:szCs w:val="22"/>
              </w:rPr>
              <w:t xml:space="preserve">Bottle Bank at Shinfield Meadows </w:t>
            </w:r>
          </w:p>
        </w:tc>
      </w:tr>
      <w:tr w:rsidR="00A93CDF" w:rsidRPr="00745FC5" w14:paraId="554A5371" w14:textId="77777777" w:rsidTr="00A11EC3">
        <w:trPr>
          <w:gridAfter w:val="1"/>
          <w:wAfter w:w="6095" w:type="dxa"/>
        </w:trPr>
        <w:tc>
          <w:tcPr>
            <w:tcW w:w="0" w:type="auto"/>
            <w:shd w:val="clear" w:color="auto" w:fill="auto"/>
          </w:tcPr>
          <w:p w14:paraId="748076A1" w14:textId="77777777" w:rsidR="006832AA" w:rsidRPr="00B67DE5" w:rsidRDefault="006832AA" w:rsidP="006832AA">
            <w:pPr>
              <w:pStyle w:val="Itemlevel1"/>
              <w:tabs>
                <w:tab w:val="clear" w:pos="1134"/>
                <w:tab w:val="left" w:pos="952"/>
              </w:tabs>
              <w:spacing w:before="0"/>
              <w:rPr>
                <w:sz w:val="22"/>
                <w:szCs w:val="22"/>
              </w:rPr>
            </w:pPr>
          </w:p>
        </w:tc>
        <w:tc>
          <w:tcPr>
            <w:tcW w:w="8825" w:type="dxa"/>
            <w:shd w:val="clear" w:color="auto" w:fill="auto"/>
          </w:tcPr>
          <w:p w14:paraId="7F5404D5" w14:textId="48B19691" w:rsidR="00A93CDF" w:rsidRPr="00F37714" w:rsidRDefault="009C43A8" w:rsidP="0057627E">
            <w:pPr>
              <w:pStyle w:val="Itemlevel1"/>
              <w:tabs>
                <w:tab w:val="clear" w:pos="1134"/>
                <w:tab w:val="left" w:pos="952"/>
                <w:tab w:val="left" w:pos="1428"/>
              </w:tabs>
              <w:spacing w:before="0"/>
              <w:rPr>
                <w:bCs/>
                <w:sz w:val="22"/>
                <w:szCs w:val="22"/>
              </w:rPr>
            </w:pPr>
            <w:r>
              <w:rPr>
                <w:bCs/>
                <w:sz w:val="22"/>
                <w:szCs w:val="22"/>
              </w:rPr>
              <w:t xml:space="preserve">A request from a resident for a bottle bank in Shinfield Meadows was </w:t>
            </w:r>
            <w:r w:rsidRPr="009C43A8">
              <w:rPr>
                <w:b/>
                <w:sz w:val="22"/>
                <w:szCs w:val="22"/>
              </w:rPr>
              <w:t>NOTED</w:t>
            </w:r>
            <w:r>
              <w:rPr>
                <w:bCs/>
                <w:sz w:val="22"/>
                <w:szCs w:val="22"/>
              </w:rPr>
              <w:t xml:space="preserve">. Concerns were raised about noise and litter issues associated with bottle banks.  It was </w:t>
            </w:r>
            <w:r w:rsidRPr="009C43A8">
              <w:rPr>
                <w:b/>
                <w:sz w:val="22"/>
                <w:szCs w:val="22"/>
              </w:rPr>
              <w:t>AGREED</w:t>
            </w:r>
            <w:r>
              <w:rPr>
                <w:bCs/>
                <w:sz w:val="22"/>
                <w:szCs w:val="22"/>
              </w:rPr>
              <w:t xml:space="preserve"> that the Clerk would </w:t>
            </w:r>
            <w:r w:rsidR="000D32DA">
              <w:rPr>
                <w:bCs/>
                <w:sz w:val="22"/>
                <w:szCs w:val="22"/>
              </w:rPr>
              <w:t xml:space="preserve">state that there was a bottle bank locally sited at School Green Car park. </w:t>
            </w:r>
          </w:p>
        </w:tc>
      </w:tr>
      <w:tr w:rsidR="00A93CDF" w:rsidRPr="00745FC5" w14:paraId="37182A8E" w14:textId="77777777" w:rsidTr="00A11EC3">
        <w:trPr>
          <w:gridAfter w:val="1"/>
          <w:wAfter w:w="6095" w:type="dxa"/>
        </w:trPr>
        <w:tc>
          <w:tcPr>
            <w:tcW w:w="0" w:type="auto"/>
            <w:shd w:val="clear" w:color="auto" w:fill="auto"/>
          </w:tcPr>
          <w:p w14:paraId="1F6FFDD4" w14:textId="77777777" w:rsidR="006832AA" w:rsidRPr="00B67DE5" w:rsidRDefault="006832AA" w:rsidP="006832AA">
            <w:pPr>
              <w:pStyle w:val="Itemlevel1"/>
              <w:tabs>
                <w:tab w:val="clear" w:pos="1134"/>
                <w:tab w:val="left" w:pos="952"/>
              </w:tabs>
              <w:spacing w:before="0"/>
              <w:rPr>
                <w:sz w:val="22"/>
                <w:szCs w:val="22"/>
              </w:rPr>
            </w:pPr>
          </w:p>
        </w:tc>
        <w:tc>
          <w:tcPr>
            <w:tcW w:w="8825" w:type="dxa"/>
            <w:shd w:val="clear" w:color="auto" w:fill="auto"/>
          </w:tcPr>
          <w:p w14:paraId="26697772" w14:textId="77777777" w:rsidR="006832AA" w:rsidRPr="00F37714" w:rsidRDefault="006832AA" w:rsidP="006832AA">
            <w:pPr>
              <w:pStyle w:val="Itemlevel1"/>
              <w:tabs>
                <w:tab w:val="clear" w:pos="1134"/>
                <w:tab w:val="left" w:pos="952"/>
                <w:tab w:val="left" w:pos="1428"/>
              </w:tabs>
              <w:spacing w:before="0"/>
              <w:rPr>
                <w:bCs/>
                <w:sz w:val="22"/>
                <w:szCs w:val="22"/>
              </w:rPr>
            </w:pPr>
          </w:p>
        </w:tc>
      </w:tr>
      <w:tr w:rsidR="00A93CDF" w:rsidRPr="00745FC5" w14:paraId="5E2E8AF8" w14:textId="77777777" w:rsidTr="00A11EC3">
        <w:trPr>
          <w:gridAfter w:val="1"/>
          <w:wAfter w:w="6095" w:type="dxa"/>
        </w:trPr>
        <w:tc>
          <w:tcPr>
            <w:tcW w:w="0" w:type="auto"/>
            <w:shd w:val="clear" w:color="auto" w:fill="auto"/>
          </w:tcPr>
          <w:p w14:paraId="3F601E13" w14:textId="779C0E27" w:rsidR="006832AA" w:rsidRPr="00132169" w:rsidRDefault="00473A5A" w:rsidP="006832AA">
            <w:pPr>
              <w:pStyle w:val="Itemlevel1"/>
              <w:tabs>
                <w:tab w:val="clear" w:pos="1134"/>
                <w:tab w:val="left" w:pos="952"/>
              </w:tabs>
              <w:spacing w:before="0"/>
              <w:rPr>
                <w:sz w:val="22"/>
                <w:szCs w:val="22"/>
              </w:rPr>
            </w:pPr>
            <w:r w:rsidRPr="00132169">
              <w:rPr>
                <w:sz w:val="22"/>
                <w:szCs w:val="22"/>
              </w:rPr>
              <w:t>28.</w:t>
            </w:r>
            <w:r w:rsidR="00820AB8" w:rsidRPr="00132169">
              <w:rPr>
                <w:sz w:val="22"/>
                <w:szCs w:val="22"/>
              </w:rPr>
              <w:t>2</w:t>
            </w:r>
          </w:p>
        </w:tc>
        <w:tc>
          <w:tcPr>
            <w:tcW w:w="8825" w:type="dxa"/>
            <w:shd w:val="clear" w:color="auto" w:fill="auto"/>
          </w:tcPr>
          <w:p w14:paraId="656E93F2" w14:textId="1C52F6DC" w:rsidR="006832AA" w:rsidRPr="00132169" w:rsidRDefault="00473A5A" w:rsidP="006832AA">
            <w:pPr>
              <w:pStyle w:val="Itemlevel1"/>
              <w:tabs>
                <w:tab w:val="clear" w:pos="1134"/>
                <w:tab w:val="left" w:pos="952"/>
                <w:tab w:val="left" w:pos="1428"/>
              </w:tabs>
              <w:spacing w:before="0"/>
              <w:rPr>
                <w:b/>
                <w:sz w:val="22"/>
                <w:szCs w:val="22"/>
              </w:rPr>
            </w:pPr>
            <w:proofErr w:type="spellStart"/>
            <w:r w:rsidRPr="00132169">
              <w:rPr>
                <w:b/>
                <w:sz w:val="22"/>
                <w:szCs w:val="22"/>
              </w:rPr>
              <w:t>Crosfields</w:t>
            </w:r>
            <w:proofErr w:type="spellEnd"/>
            <w:r w:rsidRPr="00132169">
              <w:rPr>
                <w:b/>
                <w:sz w:val="22"/>
                <w:szCs w:val="22"/>
              </w:rPr>
              <w:t xml:space="preserve"> School </w:t>
            </w:r>
          </w:p>
        </w:tc>
      </w:tr>
      <w:tr w:rsidR="00A93CDF" w:rsidRPr="00745FC5" w14:paraId="209BB577" w14:textId="77777777" w:rsidTr="00A11EC3">
        <w:trPr>
          <w:gridAfter w:val="1"/>
          <w:wAfter w:w="6095" w:type="dxa"/>
        </w:trPr>
        <w:tc>
          <w:tcPr>
            <w:tcW w:w="0" w:type="auto"/>
            <w:shd w:val="clear" w:color="auto" w:fill="auto"/>
          </w:tcPr>
          <w:p w14:paraId="45807A26" w14:textId="77777777" w:rsidR="006832AA" w:rsidRPr="00132169" w:rsidRDefault="006832AA" w:rsidP="006832AA">
            <w:pPr>
              <w:pStyle w:val="Itemlevel1"/>
              <w:tabs>
                <w:tab w:val="clear" w:pos="1134"/>
                <w:tab w:val="left" w:pos="952"/>
              </w:tabs>
              <w:spacing w:before="0"/>
              <w:rPr>
                <w:sz w:val="22"/>
                <w:szCs w:val="22"/>
              </w:rPr>
            </w:pPr>
          </w:p>
        </w:tc>
        <w:tc>
          <w:tcPr>
            <w:tcW w:w="8825" w:type="dxa"/>
            <w:shd w:val="clear" w:color="auto" w:fill="auto"/>
          </w:tcPr>
          <w:p w14:paraId="6CDACA9C" w14:textId="7BB98C86" w:rsidR="006832AA" w:rsidRPr="00132169" w:rsidRDefault="00473A5A" w:rsidP="006832AA">
            <w:pPr>
              <w:pStyle w:val="Itemlevel1"/>
              <w:tabs>
                <w:tab w:val="clear" w:pos="1134"/>
                <w:tab w:val="left" w:pos="952"/>
                <w:tab w:val="left" w:pos="1428"/>
              </w:tabs>
              <w:spacing w:before="0"/>
              <w:rPr>
                <w:bCs/>
                <w:sz w:val="22"/>
                <w:szCs w:val="22"/>
              </w:rPr>
            </w:pPr>
            <w:r w:rsidRPr="00132169">
              <w:rPr>
                <w:sz w:val="22"/>
                <w:szCs w:val="22"/>
              </w:rPr>
              <w:t>An email from ET Planning regarding who to contact to rais</w:t>
            </w:r>
            <w:r w:rsidR="00820AB8" w:rsidRPr="00132169">
              <w:rPr>
                <w:sz w:val="22"/>
                <w:szCs w:val="22"/>
              </w:rPr>
              <w:t>e issu</w:t>
            </w:r>
            <w:r w:rsidRPr="00132169">
              <w:rPr>
                <w:sz w:val="22"/>
                <w:szCs w:val="22"/>
              </w:rPr>
              <w:t xml:space="preserve">es with the ongoing building works at </w:t>
            </w:r>
            <w:proofErr w:type="spellStart"/>
            <w:r w:rsidRPr="00132169">
              <w:rPr>
                <w:sz w:val="22"/>
                <w:szCs w:val="22"/>
              </w:rPr>
              <w:t>Crosfields</w:t>
            </w:r>
            <w:proofErr w:type="spellEnd"/>
            <w:r w:rsidRPr="00132169">
              <w:rPr>
                <w:sz w:val="22"/>
                <w:szCs w:val="22"/>
              </w:rPr>
              <w:t xml:space="preserve"> School was </w:t>
            </w:r>
            <w:r w:rsidRPr="00132169">
              <w:rPr>
                <w:b/>
                <w:bCs/>
                <w:sz w:val="22"/>
                <w:szCs w:val="22"/>
              </w:rPr>
              <w:t>NOTED.</w:t>
            </w:r>
            <w:r w:rsidRPr="00132169">
              <w:rPr>
                <w:sz w:val="22"/>
                <w:szCs w:val="22"/>
              </w:rPr>
              <w:t xml:space="preserve"> </w:t>
            </w:r>
          </w:p>
        </w:tc>
      </w:tr>
      <w:tr w:rsidR="00A93CDF" w:rsidRPr="00745FC5" w14:paraId="146FF087" w14:textId="77777777" w:rsidTr="00A11EC3">
        <w:trPr>
          <w:gridAfter w:val="1"/>
          <w:wAfter w:w="6095" w:type="dxa"/>
        </w:trPr>
        <w:tc>
          <w:tcPr>
            <w:tcW w:w="0" w:type="auto"/>
            <w:shd w:val="clear" w:color="auto" w:fill="auto"/>
          </w:tcPr>
          <w:p w14:paraId="108D5433" w14:textId="77777777" w:rsidR="006832AA" w:rsidRPr="00132169" w:rsidRDefault="006832AA" w:rsidP="006832AA">
            <w:pPr>
              <w:pStyle w:val="Itemlevel1"/>
              <w:tabs>
                <w:tab w:val="clear" w:pos="1134"/>
                <w:tab w:val="left" w:pos="952"/>
              </w:tabs>
              <w:spacing w:before="0"/>
              <w:rPr>
                <w:sz w:val="22"/>
                <w:szCs w:val="22"/>
              </w:rPr>
            </w:pPr>
          </w:p>
        </w:tc>
        <w:tc>
          <w:tcPr>
            <w:tcW w:w="8825" w:type="dxa"/>
            <w:shd w:val="clear" w:color="auto" w:fill="auto"/>
          </w:tcPr>
          <w:p w14:paraId="79BAF5AD" w14:textId="3F9B0926" w:rsidR="006832AA" w:rsidRPr="00132169" w:rsidRDefault="006832AA" w:rsidP="006832AA">
            <w:pPr>
              <w:pStyle w:val="Itemlevel1"/>
              <w:tabs>
                <w:tab w:val="clear" w:pos="1134"/>
                <w:tab w:val="left" w:pos="952"/>
                <w:tab w:val="left" w:pos="1428"/>
              </w:tabs>
              <w:spacing w:before="0"/>
              <w:rPr>
                <w:bCs/>
                <w:sz w:val="22"/>
                <w:szCs w:val="22"/>
              </w:rPr>
            </w:pPr>
          </w:p>
        </w:tc>
      </w:tr>
      <w:tr w:rsidR="00AB372D" w:rsidRPr="00745FC5" w14:paraId="58DB26F3" w14:textId="77777777" w:rsidTr="00A11EC3">
        <w:trPr>
          <w:gridAfter w:val="1"/>
          <w:wAfter w:w="6095" w:type="dxa"/>
        </w:trPr>
        <w:tc>
          <w:tcPr>
            <w:tcW w:w="0" w:type="auto"/>
            <w:shd w:val="clear" w:color="auto" w:fill="auto"/>
          </w:tcPr>
          <w:p w14:paraId="42232223" w14:textId="362256A4" w:rsidR="00AB372D" w:rsidRPr="00132169" w:rsidRDefault="00473A5A" w:rsidP="006832AA">
            <w:pPr>
              <w:pStyle w:val="Itemlevel1"/>
              <w:tabs>
                <w:tab w:val="clear" w:pos="1134"/>
                <w:tab w:val="left" w:pos="952"/>
              </w:tabs>
              <w:spacing w:before="0"/>
              <w:rPr>
                <w:sz w:val="22"/>
                <w:szCs w:val="22"/>
              </w:rPr>
            </w:pPr>
            <w:r w:rsidRPr="00132169">
              <w:rPr>
                <w:sz w:val="22"/>
                <w:szCs w:val="22"/>
              </w:rPr>
              <w:t>28.</w:t>
            </w:r>
            <w:r w:rsidR="00820AB8" w:rsidRPr="00132169">
              <w:rPr>
                <w:sz w:val="22"/>
                <w:szCs w:val="22"/>
              </w:rPr>
              <w:t>3</w:t>
            </w:r>
          </w:p>
        </w:tc>
        <w:tc>
          <w:tcPr>
            <w:tcW w:w="8825" w:type="dxa"/>
            <w:shd w:val="clear" w:color="auto" w:fill="auto"/>
          </w:tcPr>
          <w:p w14:paraId="58E15DDF" w14:textId="368748E1" w:rsidR="00AB372D" w:rsidRPr="00132169" w:rsidRDefault="00473A5A" w:rsidP="006832AA">
            <w:pPr>
              <w:pStyle w:val="Itemlevel1"/>
              <w:tabs>
                <w:tab w:val="clear" w:pos="1134"/>
                <w:tab w:val="left" w:pos="952"/>
                <w:tab w:val="left" w:pos="1428"/>
              </w:tabs>
              <w:spacing w:before="0"/>
              <w:rPr>
                <w:b/>
                <w:bCs/>
                <w:sz w:val="22"/>
                <w:szCs w:val="22"/>
              </w:rPr>
            </w:pPr>
            <w:r w:rsidRPr="00132169">
              <w:rPr>
                <w:b/>
                <w:bCs/>
                <w:sz w:val="22"/>
                <w:szCs w:val="22"/>
              </w:rPr>
              <w:t xml:space="preserve">WBC Planning Portal </w:t>
            </w:r>
          </w:p>
        </w:tc>
      </w:tr>
      <w:tr w:rsidR="00A93CDF" w:rsidRPr="00745FC5" w14:paraId="0E5D625C" w14:textId="77777777" w:rsidTr="00A11EC3">
        <w:trPr>
          <w:gridAfter w:val="1"/>
          <w:wAfter w:w="6095" w:type="dxa"/>
        </w:trPr>
        <w:tc>
          <w:tcPr>
            <w:tcW w:w="0" w:type="auto"/>
            <w:shd w:val="clear" w:color="auto" w:fill="auto"/>
          </w:tcPr>
          <w:p w14:paraId="7FEAB835" w14:textId="77777777" w:rsidR="006832AA" w:rsidRPr="00132169" w:rsidRDefault="006832AA" w:rsidP="006832AA">
            <w:pPr>
              <w:pStyle w:val="Itemlevel1"/>
              <w:tabs>
                <w:tab w:val="clear" w:pos="1134"/>
                <w:tab w:val="left" w:pos="952"/>
              </w:tabs>
              <w:spacing w:before="0"/>
              <w:rPr>
                <w:sz w:val="22"/>
                <w:szCs w:val="22"/>
              </w:rPr>
            </w:pPr>
          </w:p>
        </w:tc>
        <w:tc>
          <w:tcPr>
            <w:tcW w:w="8825" w:type="dxa"/>
            <w:shd w:val="clear" w:color="auto" w:fill="auto"/>
          </w:tcPr>
          <w:p w14:paraId="6AA9C7A8" w14:textId="2371AF36" w:rsidR="00AB372D" w:rsidRPr="00132169" w:rsidRDefault="00473A5A" w:rsidP="006832AA">
            <w:pPr>
              <w:pStyle w:val="Itemlevel1"/>
              <w:tabs>
                <w:tab w:val="clear" w:pos="1134"/>
                <w:tab w:val="left" w:pos="952"/>
                <w:tab w:val="left" w:pos="1428"/>
              </w:tabs>
              <w:spacing w:before="0"/>
              <w:rPr>
                <w:bCs/>
                <w:sz w:val="22"/>
                <w:szCs w:val="22"/>
              </w:rPr>
            </w:pPr>
            <w:r w:rsidRPr="00132169">
              <w:rPr>
                <w:sz w:val="22"/>
                <w:szCs w:val="22"/>
              </w:rPr>
              <w:t xml:space="preserve">Correspondence from WBC regarding the scheduled upgrade to the Planning Applications website and a guide to using the online map search facility was </w:t>
            </w:r>
            <w:r w:rsidRPr="00132169">
              <w:rPr>
                <w:b/>
                <w:bCs/>
                <w:sz w:val="22"/>
                <w:szCs w:val="22"/>
              </w:rPr>
              <w:t>NOTED</w:t>
            </w:r>
            <w:r w:rsidRPr="00132169">
              <w:rPr>
                <w:sz w:val="22"/>
                <w:szCs w:val="22"/>
              </w:rPr>
              <w:t xml:space="preserve">. </w:t>
            </w:r>
          </w:p>
        </w:tc>
      </w:tr>
      <w:tr w:rsidR="00AB372D" w:rsidRPr="00745FC5" w14:paraId="3503A938" w14:textId="77777777" w:rsidTr="00A11EC3">
        <w:trPr>
          <w:gridAfter w:val="1"/>
          <w:wAfter w:w="6095" w:type="dxa"/>
        </w:trPr>
        <w:tc>
          <w:tcPr>
            <w:tcW w:w="0" w:type="auto"/>
            <w:shd w:val="clear" w:color="auto" w:fill="auto"/>
          </w:tcPr>
          <w:p w14:paraId="1D1C3307" w14:textId="77777777" w:rsidR="00AB372D" w:rsidRPr="00132169" w:rsidRDefault="00AB372D" w:rsidP="006832AA">
            <w:pPr>
              <w:pStyle w:val="Itemlevel1"/>
              <w:tabs>
                <w:tab w:val="clear" w:pos="1134"/>
                <w:tab w:val="left" w:pos="952"/>
              </w:tabs>
              <w:spacing w:before="0"/>
              <w:rPr>
                <w:sz w:val="22"/>
                <w:szCs w:val="22"/>
              </w:rPr>
            </w:pPr>
          </w:p>
        </w:tc>
        <w:tc>
          <w:tcPr>
            <w:tcW w:w="8825" w:type="dxa"/>
            <w:shd w:val="clear" w:color="auto" w:fill="auto"/>
          </w:tcPr>
          <w:p w14:paraId="5DDE522E" w14:textId="39BAC3E8" w:rsidR="00C2450B" w:rsidRPr="00132169" w:rsidRDefault="00C2450B" w:rsidP="0079165D">
            <w:pPr>
              <w:pStyle w:val="Itemlevel1"/>
              <w:tabs>
                <w:tab w:val="clear" w:pos="1134"/>
                <w:tab w:val="left" w:pos="952"/>
                <w:tab w:val="left" w:pos="1428"/>
              </w:tabs>
              <w:spacing w:before="0"/>
              <w:rPr>
                <w:bCs/>
                <w:sz w:val="22"/>
                <w:szCs w:val="22"/>
              </w:rPr>
            </w:pPr>
          </w:p>
        </w:tc>
      </w:tr>
      <w:tr w:rsidR="00AB372D" w:rsidRPr="00745FC5" w14:paraId="2BB01B85" w14:textId="77777777" w:rsidTr="00A11EC3">
        <w:trPr>
          <w:gridAfter w:val="1"/>
          <w:wAfter w:w="6095" w:type="dxa"/>
        </w:trPr>
        <w:tc>
          <w:tcPr>
            <w:tcW w:w="0" w:type="auto"/>
            <w:shd w:val="clear" w:color="auto" w:fill="auto"/>
          </w:tcPr>
          <w:p w14:paraId="484F9C11" w14:textId="0806D430" w:rsidR="00AB372D" w:rsidRPr="00132169" w:rsidRDefault="00473A5A" w:rsidP="006832AA">
            <w:pPr>
              <w:pStyle w:val="Itemlevel1"/>
              <w:tabs>
                <w:tab w:val="clear" w:pos="1134"/>
                <w:tab w:val="left" w:pos="952"/>
              </w:tabs>
              <w:spacing w:before="0"/>
              <w:rPr>
                <w:sz w:val="22"/>
                <w:szCs w:val="22"/>
              </w:rPr>
            </w:pPr>
            <w:r w:rsidRPr="00132169">
              <w:rPr>
                <w:sz w:val="22"/>
                <w:szCs w:val="22"/>
              </w:rPr>
              <w:t>28.</w:t>
            </w:r>
            <w:r w:rsidR="00820AB8" w:rsidRPr="00132169">
              <w:rPr>
                <w:sz w:val="22"/>
                <w:szCs w:val="22"/>
              </w:rPr>
              <w:t>4</w:t>
            </w:r>
          </w:p>
        </w:tc>
        <w:tc>
          <w:tcPr>
            <w:tcW w:w="8825" w:type="dxa"/>
            <w:shd w:val="clear" w:color="auto" w:fill="auto"/>
          </w:tcPr>
          <w:p w14:paraId="312320DA" w14:textId="2D7F4C64" w:rsidR="00AB372D" w:rsidRPr="00132169" w:rsidRDefault="00473A5A" w:rsidP="006832AA">
            <w:pPr>
              <w:pStyle w:val="Itemlevel1"/>
              <w:tabs>
                <w:tab w:val="clear" w:pos="1134"/>
                <w:tab w:val="left" w:pos="952"/>
                <w:tab w:val="left" w:pos="1428"/>
              </w:tabs>
              <w:spacing w:before="0"/>
              <w:rPr>
                <w:b/>
                <w:sz w:val="22"/>
                <w:szCs w:val="22"/>
              </w:rPr>
            </w:pPr>
            <w:r w:rsidRPr="00132169">
              <w:rPr>
                <w:b/>
                <w:sz w:val="22"/>
                <w:szCs w:val="22"/>
              </w:rPr>
              <w:t xml:space="preserve">Borough Parish Liaison Forum </w:t>
            </w:r>
          </w:p>
        </w:tc>
      </w:tr>
      <w:tr w:rsidR="00473A5A" w:rsidRPr="00745FC5" w14:paraId="47879EBA" w14:textId="77777777" w:rsidTr="00A11EC3">
        <w:trPr>
          <w:gridAfter w:val="1"/>
          <w:wAfter w:w="6095" w:type="dxa"/>
        </w:trPr>
        <w:tc>
          <w:tcPr>
            <w:tcW w:w="0" w:type="auto"/>
            <w:shd w:val="clear" w:color="auto" w:fill="auto"/>
          </w:tcPr>
          <w:p w14:paraId="2CBB93E6" w14:textId="77777777" w:rsidR="00473A5A" w:rsidRPr="00132169" w:rsidRDefault="00473A5A" w:rsidP="006832AA">
            <w:pPr>
              <w:pStyle w:val="Itemlevel1"/>
              <w:tabs>
                <w:tab w:val="clear" w:pos="1134"/>
                <w:tab w:val="left" w:pos="952"/>
              </w:tabs>
              <w:spacing w:before="0"/>
              <w:rPr>
                <w:sz w:val="22"/>
                <w:szCs w:val="22"/>
              </w:rPr>
            </w:pPr>
          </w:p>
        </w:tc>
        <w:tc>
          <w:tcPr>
            <w:tcW w:w="8825" w:type="dxa"/>
            <w:shd w:val="clear" w:color="auto" w:fill="auto"/>
          </w:tcPr>
          <w:p w14:paraId="3325ADC1" w14:textId="1BDC08C5" w:rsidR="00473A5A" w:rsidRPr="00132169" w:rsidRDefault="00473A5A" w:rsidP="006832AA">
            <w:pPr>
              <w:pStyle w:val="Itemlevel1"/>
              <w:tabs>
                <w:tab w:val="clear" w:pos="1134"/>
                <w:tab w:val="left" w:pos="952"/>
                <w:tab w:val="left" w:pos="1428"/>
              </w:tabs>
              <w:spacing w:before="0"/>
              <w:rPr>
                <w:b/>
                <w:sz w:val="22"/>
                <w:szCs w:val="22"/>
              </w:rPr>
            </w:pPr>
            <w:r w:rsidRPr="00132169">
              <w:rPr>
                <w:sz w:val="22"/>
                <w:szCs w:val="22"/>
              </w:rPr>
              <w:t xml:space="preserve">The draft minutes from the Borough Parish Liaison Forum on 8 February and accompanying EPZ slide were </w:t>
            </w:r>
            <w:r w:rsidRPr="00132169">
              <w:rPr>
                <w:b/>
                <w:bCs/>
                <w:sz w:val="22"/>
                <w:szCs w:val="22"/>
              </w:rPr>
              <w:t>NOTED</w:t>
            </w:r>
            <w:r w:rsidRPr="00132169">
              <w:rPr>
                <w:sz w:val="22"/>
                <w:szCs w:val="22"/>
              </w:rPr>
              <w:t xml:space="preserve"> </w:t>
            </w:r>
          </w:p>
        </w:tc>
      </w:tr>
      <w:tr w:rsidR="00473A5A" w:rsidRPr="00745FC5" w14:paraId="7F7BBE46" w14:textId="77777777" w:rsidTr="00A11EC3">
        <w:trPr>
          <w:gridAfter w:val="1"/>
          <w:wAfter w:w="6095" w:type="dxa"/>
        </w:trPr>
        <w:tc>
          <w:tcPr>
            <w:tcW w:w="0" w:type="auto"/>
            <w:shd w:val="clear" w:color="auto" w:fill="auto"/>
          </w:tcPr>
          <w:p w14:paraId="6178E116" w14:textId="77777777" w:rsidR="00473A5A" w:rsidRPr="00132169" w:rsidRDefault="00473A5A" w:rsidP="006832AA">
            <w:pPr>
              <w:pStyle w:val="Itemlevel1"/>
              <w:tabs>
                <w:tab w:val="clear" w:pos="1134"/>
                <w:tab w:val="left" w:pos="952"/>
              </w:tabs>
              <w:spacing w:before="0"/>
              <w:rPr>
                <w:sz w:val="22"/>
                <w:szCs w:val="22"/>
              </w:rPr>
            </w:pPr>
          </w:p>
        </w:tc>
        <w:tc>
          <w:tcPr>
            <w:tcW w:w="8825" w:type="dxa"/>
            <w:shd w:val="clear" w:color="auto" w:fill="auto"/>
          </w:tcPr>
          <w:p w14:paraId="756003B9" w14:textId="77777777" w:rsidR="00473A5A" w:rsidRPr="00132169" w:rsidRDefault="00473A5A" w:rsidP="006832AA">
            <w:pPr>
              <w:pStyle w:val="Itemlevel1"/>
              <w:tabs>
                <w:tab w:val="clear" w:pos="1134"/>
                <w:tab w:val="left" w:pos="952"/>
                <w:tab w:val="left" w:pos="1428"/>
              </w:tabs>
              <w:spacing w:before="0"/>
              <w:rPr>
                <w:b/>
                <w:sz w:val="22"/>
                <w:szCs w:val="22"/>
              </w:rPr>
            </w:pPr>
          </w:p>
        </w:tc>
      </w:tr>
      <w:tr w:rsidR="00473A5A" w:rsidRPr="00745FC5" w14:paraId="7C95A076" w14:textId="77777777" w:rsidTr="00A11EC3">
        <w:trPr>
          <w:gridAfter w:val="1"/>
          <w:wAfter w:w="6095" w:type="dxa"/>
        </w:trPr>
        <w:tc>
          <w:tcPr>
            <w:tcW w:w="0" w:type="auto"/>
            <w:shd w:val="clear" w:color="auto" w:fill="auto"/>
          </w:tcPr>
          <w:p w14:paraId="20362766" w14:textId="0F1CD07A" w:rsidR="00473A5A" w:rsidRPr="00132169" w:rsidRDefault="001B10CC" w:rsidP="006832AA">
            <w:pPr>
              <w:pStyle w:val="Itemlevel1"/>
              <w:tabs>
                <w:tab w:val="clear" w:pos="1134"/>
                <w:tab w:val="left" w:pos="952"/>
              </w:tabs>
              <w:spacing w:before="0"/>
              <w:rPr>
                <w:sz w:val="22"/>
                <w:szCs w:val="22"/>
              </w:rPr>
            </w:pPr>
            <w:r w:rsidRPr="00132169">
              <w:rPr>
                <w:sz w:val="22"/>
                <w:szCs w:val="22"/>
              </w:rPr>
              <w:t>28.6</w:t>
            </w:r>
          </w:p>
        </w:tc>
        <w:tc>
          <w:tcPr>
            <w:tcW w:w="8825" w:type="dxa"/>
            <w:shd w:val="clear" w:color="auto" w:fill="auto"/>
          </w:tcPr>
          <w:p w14:paraId="74B45A28" w14:textId="1CE3A6B1" w:rsidR="00820AB8" w:rsidRPr="00132169" w:rsidRDefault="00820AB8" w:rsidP="006832AA">
            <w:pPr>
              <w:pStyle w:val="Itemlevel1"/>
              <w:tabs>
                <w:tab w:val="clear" w:pos="1134"/>
                <w:tab w:val="left" w:pos="952"/>
                <w:tab w:val="left" w:pos="1428"/>
              </w:tabs>
              <w:spacing w:before="0"/>
              <w:rPr>
                <w:b/>
                <w:bCs/>
                <w:sz w:val="22"/>
                <w:szCs w:val="22"/>
              </w:rPr>
            </w:pPr>
            <w:r w:rsidRPr="00132169">
              <w:rPr>
                <w:b/>
                <w:bCs/>
                <w:sz w:val="22"/>
                <w:szCs w:val="22"/>
              </w:rPr>
              <w:t xml:space="preserve">Ruscombe </w:t>
            </w:r>
            <w:proofErr w:type="spellStart"/>
            <w:r w:rsidRPr="00132169">
              <w:rPr>
                <w:b/>
                <w:bCs/>
                <w:sz w:val="22"/>
                <w:szCs w:val="22"/>
              </w:rPr>
              <w:t>Neighbourhood</w:t>
            </w:r>
            <w:proofErr w:type="spellEnd"/>
            <w:r w:rsidRPr="00132169">
              <w:rPr>
                <w:b/>
                <w:bCs/>
                <w:sz w:val="22"/>
                <w:szCs w:val="22"/>
              </w:rPr>
              <w:t xml:space="preserve"> Plan Consultation</w:t>
            </w:r>
          </w:p>
          <w:p w14:paraId="589238B0" w14:textId="1850F42E" w:rsidR="00473A5A" w:rsidRPr="00132169" w:rsidRDefault="00473A5A" w:rsidP="006832AA">
            <w:pPr>
              <w:pStyle w:val="Itemlevel1"/>
              <w:tabs>
                <w:tab w:val="clear" w:pos="1134"/>
                <w:tab w:val="left" w:pos="952"/>
                <w:tab w:val="left" w:pos="1428"/>
              </w:tabs>
              <w:spacing w:before="0"/>
              <w:rPr>
                <w:sz w:val="22"/>
                <w:szCs w:val="22"/>
              </w:rPr>
            </w:pPr>
            <w:r w:rsidRPr="00132169">
              <w:rPr>
                <w:sz w:val="22"/>
                <w:szCs w:val="22"/>
              </w:rPr>
              <w:t xml:space="preserve">Notification of the commencement of consultation on the draft Ruscombe Neighborhood Plan </w:t>
            </w:r>
            <w:r w:rsidR="0038463C" w:rsidRPr="00132169">
              <w:rPr>
                <w:sz w:val="22"/>
                <w:szCs w:val="22"/>
              </w:rPr>
              <w:t xml:space="preserve">was </w:t>
            </w:r>
            <w:r w:rsidRPr="00132169">
              <w:rPr>
                <w:b/>
                <w:bCs/>
                <w:sz w:val="22"/>
                <w:szCs w:val="22"/>
              </w:rPr>
              <w:t>NOTED</w:t>
            </w:r>
            <w:r w:rsidRPr="00132169">
              <w:rPr>
                <w:sz w:val="22"/>
                <w:szCs w:val="22"/>
              </w:rPr>
              <w:t xml:space="preserve">. </w:t>
            </w:r>
          </w:p>
        </w:tc>
      </w:tr>
      <w:tr w:rsidR="00473A5A" w:rsidRPr="00745FC5" w14:paraId="6E312E42" w14:textId="77777777" w:rsidTr="00A11EC3">
        <w:trPr>
          <w:gridAfter w:val="1"/>
          <w:wAfter w:w="6095" w:type="dxa"/>
        </w:trPr>
        <w:tc>
          <w:tcPr>
            <w:tcW w:w="0" w:type="auto"/>
            <w:shd w:val="clear" w:color="auto" w:fill="auto"/>
          </w:tcPr>
          <w:p w14:paraId="043A2765" w14:textId="77777777" w:rsidR="00473A5A" w:rsidRDefault="00473A5A" w:rsidP="006832AA">
            <w:pPr>
              <w:pStyle w:val="Itemlevel1"/>
              <w:tabs>
                <w:tab w:val="clear" w:pos="1134"/>
                <w:tab w:val="left" w:pos="952"/>
              </w:tabs>
              <w:spacing w:before="0"/>
              <w:rPr>
                <w:sz w:val="22"/>
                <w:szCs w:val="22"/>
              </w:rPr>
            </w:pPr>
          </w:p>
        </w:tc>
        <w:tc>
          <w:tcPr>
            <w:tcW w:w="8825" w:type="dxa"/>
            <w:shd w:val="clear" w:color="auto" w:fill="auto"/>
          </w:tcPr>
          <w:p w14:paraId="4605F913" w14:textId="2074B3F9" w:rsidR="00473A5A" w:rsidRPr="00745FC5" w:rsidRDefault="00473A5A" w:rsidP="006832AA">
            <w:pPr>
              <w:pStyle w:val="Itemlevel1"/>
              <w:tabs>
                <w:tab w:val="clear" w:pos="1134"/>
                <w:tab w:val="left" w:pos="952"/>
                <w:tab w:val="left" w:pos="1428"/>
              </w:tabs>
              <w:spacing w:before="0"/>
              <w:rPr>
                <w:b/>
                <w:sz w:val="22"/>
                <w:szCs w:val="22"/>
              </w:rPr>
            </w:pPr>
          </w:p>
        </w:tc>
      </w:tr>
      <w:tr w:rsidR="001B10CC" w:rsidRPr="00745FC5" w14:paraId="446251E4" w14:textId="77777777" w:rsidTr="00A11EC3">
        <w:trPr>
          <w:gridAfter w:val="1"/>
          <w:wAfter w:w="6095" w:type="dxa"/>
        </w:trPr>
        <w:tc>
          <w:tcPr>
            <w:tcW w:w="0" w:type="auto"/>
            <w:shd w:val="clear" w:color="auto" w:fill="auto"/>
          </w:tcPr>
          <w:p w14:paraId="3C6D17EB" w14:textId="0C675413" w:rsidR="001B10CC" w:rsidRDefault="00820AB8" w:rsidP="006832AA">
            <w:pPr>
              <w:pStyle w:val="Itemlevel1"/>
              <w:tabs>
                <w:tab w:val="clear" w:pos="1134"/>
                <w:tab w:val="left" w:pos="952"/>
              </w:tabs>
              <w:spacing w:before="0"/>
              <w:rPr>
                <w:sz w:val="22"/>
                <w:szCs w:val="22"/>
              </w:rPr>
            </w:pPr>
            <w:r>
              <w:rPr>
                <w:sz w:val="22"/>
                <w:szCs w:val="22"/>
              </w:rPr>
              <w:t>28.7</w:t>
            </w:r>
          </w:p>
        </w:tc>
        <w:tc>
          <w:tcPr>
            <w:tcW w:w="8825" w:type="dxa"/>
            <w:shd w:val="clear" w:color="auto" w:fill="auto"/>
          </w:tcPr>
          <w:p w14:paraId="20ECE60D" w14:textId="77777777" w:rsidR="00820AB8" w:rsidRPr="00820AB8" w:rsidRDefault="001B10CC" w:rsidP="006832AA">
            <w:pPr>
              <w:pStyle w:val="Itemlevel1"/>
              <w:tabs>
                <w:tab w:val="clear" w:pos="1134"/>
                <w:tab w:val="left" w:pos="952"/>
                <w:tab w:val="left" w:pos="1428"/>
              </w:tabs>
              <w:spacing w:before="0"/>
              <w:rPr>
                <w:b/>
                <w:sz w:val="22"/>
                <w:szCs w:val="22"/>
              </w:rPr>
            </w:pPr>
            <w:proofErr w:type="spellStart"/>
            <w:r w:rsidRPr="00820AB8">
              <w:rPr>
                <w:b/>
                <w:sz w:val="22"/>
                <w:szCs w:val="22"/>
              </w:rPr>
              <w:t>Cratus</w:t>
            </w:r>
            <w:proofErr w:type="spellEnd"/>
            <w:r w:rsidRPr="00820AB8">
              <w:rPr>
                <w:b/>
                <w:sz w:val="22"/>
                <w:szCs w:val="22"/>
              </w:rPr>
              <w:t xml:space="preserve"> newsletter </w:t>
            </w:r>
          </w:p>
          <w:p w14:paraId="403B7773" w14:textId="27746BE7" w:rsidR="001B10CC" w:rsidRPr="00820AB8" w:rsidRDefault="00820AB8" w:rsidP="006832AA">
            <w:pPr>
              <w:pStyle w:val="Itemlevel1"/>
              <w:tabs>
                <w:tab w:val="clear" w:pos="1134"/>
                <w:tab w:val="left" w:pos="952"/>
                <w:tab w:val="left" w:pos="1428"/>
              </w:tabs>
              <w:spacing w:before="0"/>
              <w:rPr>
                <w:bCs/>
                <w:sz w:val="22"/>
                <w:szCs w:val="22"/>
              </w:rPr>
            </w:pPr>
            <w:r w:rsidRPr="00820AB8">
              <w:rPr>
                <w:bCs/>
                <w:sz w:val="22"/>
                <w:szCs w:val="22"/>
              </w:rPr>
              <w:t xml:space="preserve">Cllrs </w:t>
            </w:r>
            <w:r w:rsidR="001B10CC" w:rsidRPr="00820AB8">
              <w:rPr>
                <w:bCs/>
                <w:sz w:val="22"/>
                <w:szCs w:val="22"/>
              </w:rPr>
              <w:t xml:space="preserve">Emment, </w:t>
            </w:r>
            <w:proofErr w:type="spellStart"/>
            <w:r w:rsidR="001B10CC" w:rsidRPr="00820AB8">
              <w:rPr>
                <w:bCs/>
                <w:sz w:val="22"/>
                <w:szCs w:val="22"/>
              </w:rPr>
              <w:t>Jahromi</w:t>
            </w:r>
            <w:proofErr w:type="spellEnd"/>
            <w:r w:rsidRPr="00820AB8">
              <w:rPr>
                <w:bCs/>
                <w:sz w:val="22"/>
                <w:szCs w:val="22"/>
              </w:rPr>
              <w:t xml:space="preserve">, </w:t>
            </w:r>
            <w:r w:rsidR="001B10CC" w:rsidRPr="00820AB8">
              <w:rPr>
                <w:bCs/>
                <w:sz w:val="22"/>
                <w:szCs w:val="22"/>
              </w:rPr>
              <w:t xml:space="preserve">James, </w:t>
            </w:r>
            <w:r w:rsidR="000D32DA">
              <w:rPr>
                <w:bCs/>
                <w:sz w:val="22"/>
                <w:szCs w:val="22"/>
              </w:rPr>
              <w:t xml:space="preserve">and </w:t>
            </w:r>
            <w:r w:rsidR="001B10CC" w:rsidRPr="00820AB8">
              <w:rPr>
                <w:bCs/>
                <w:sz w:val="22"/>
                <w:szCs w:val="22"/>
              </w:rPr>
              <w:t xml:space="preserve">Brown confirmed they had not yet </w:t>
            </w:r>
            <w:r w:rsidRPr="00820AB8">
              <w:rPr>
                <w:bCs/>
                <w:sz w:val="22"/>
                <w:szCs w:val="22"/>
              </w:rPr>
              <w:t xml:space="preserve">received the most recent parish </w:t>
            </w:r>
            <w:r w:rsidR="001B10CC" w:rsidRPr="00820AB8">
              <w:rPr>
                <w:bCs/>
                <w:sz w:val="22"/>
                <w:szCs w:val="22"/>
              </w:rPr>
              <w:t>new</w:t>
            </w:r>
            <w:r w:rsidR="00132169">
              <w:rPr>
                <w:bCs/>
                <w:sz w:val="22"/>
                <w:szCs w:val="22"/>
              </w:rPr>
              <w:t>s</w:t>
            </w:r>
            <w:r w:rsidR="001B10CC" w:rsidRPr="00820AB8">
              <w:rPr>
                <w:bCs/>
                <w:sz w:val="22"/>
                <w:szCs w:val="22"/>
              </w:rPr>
              <w:t xml:space="preserve">letter. </w:t>
            </w:r>
            <w:r w:rsidRPr="00820AB8">
              <w:rPr>
                <w:bCs/>
                <w:sz w:val="22"/>
                <w:szCs w:val="22"/>
              </w:rPr>
              <w:t xml:space="preserve">The </w:t>
            </w:r>
            <w:r w:rsidR="001B10CC" w:rsidRPr="00820AB8">
              <w:rPr>
                <w:bCs/>
                <w:sz w:val="22"/>
                <w:szCs w:val="22"/>
              </w:rPr>
              <w:t xml:space="preserve">Clerk </w:t>
            </w:r>
            <w:r w:rsidRPr="00820AB8">
              <w:rPr>
                <w:bCs/>
                <w:sz w:val="22"/>
                <w:szCs w:val="22"/>
              </w:rPr>
              <w:t xml:space="preserve">undertook </w:t>
            </w:r>
            <w:r w:rsidR="001B10CC" w:rsidRPr="00820AB8">
              <w:rPr>
                <w:bCs/>
                <w:sz w:val="22"/>
                <w:szCs w:val="22"/>
              </w:rPr>
              <w:t xml:space="preserve">to contact </w:t>
            </w:r>
            <w:r w:rsidRPr="00820AB8">
              <w:rPr>
                <w:bCs/>
                <w:sz w:val="22"/>
                <w:szCs w:val="22"/>
              </w:rPr>
              <w:t xml:space="preserve">the </w:t>
            </w:r>
            <w:r w:rsidR="001B10CC" w:rsidRPr="00820AB8">
              <w:rPr>
                <w:bCs/>
                <w:sz w:val="22"/>
                <w:szCs w:val="22"/>
              </w:rPr>
              <w:t xml:space="preserve">distributor </w:t>
            </w:r>
            <w:r w:rsidRPr="00820AB8">
              <w:rPr>
                <w:bCs/>
                <w:sz w:val="22"/>
                <w:szCs w:val="22"/>
              </w:rPr>
              <w:t>as</w:t>
            </w:r>
            <w:r w:rsidR="00082469">
              <w:rPr>
                <w:bCs/>
                <w:sz w:val="22"/>
                <w:szCs w:val="22"/>
              </w:rPr>
              <w:t xml:space="preserve"> he had received confirmation that</w:t>
            </w:r>
            <w:r w:rsidRPr="00820AB8">
              <w:rPr>
                <w:bCs/>
                <w:sz w:val="22"/>
                <w:szCs w:val="22"/>
              </w:rPr>
              <w:t xml:space="preserve"> </w:t>
            </w:r>
            <w:r w:rsidR="00082469">
              <w:rPr>
                <w:bCs/>
                <w:sz w:val="22"/>
                <w:szCs w:val="22"/>
              </w:rPr>
              <w:t>distribution of the</w:t>
            </w:r>
            <w:r w:rsidR="001B10CC" w:rsidRPr="00820AB8">
              <w:rPr>
                <w:bCs/>
                <w:sz w:val="22"/>
                <w:szCs w:val="22"/>
              </w:rPr>
              <w:t xml:space="preserve"> newsletters </w:t>
            </w:r>
            <w:r w:rsidR="00082469">
              <w:rPr>
                <w:bCs/>
                <w:sz w:val="22"/>
                <w:szCs w:val="22"/>
              </w:rPr>
              <w:t xml:space="preserve">was now complete. </w:t>
            </w:r>
            <w:r w:rsidR="001B10CC" w:rsidRPr="00820AB8">
              <w:rPr>
                <w:bCs/>
                <w:sz w:val="22"/>
                <w:szCs w:val="22"/>
              </w:rPr>
              <w:t xml:space="preserve"> </w:t>
            </w:r>
            <w:r w:rsidR="00082469">
              <w:rPr>
                <w:bCs/>
                <w:sz w:val="22"/>
                <w:szCs w:val="22"/>
              </w:rPr>
              <w:t xml:space="preserve">It was </w:t>
            </w:r>
            <w:r w:rsidR="00082469" w:rsidRPr="00082469">
              <w:rPr>
                <w:b/>
                <w:sz w:val="22"/>
                <w:szCs w:val="22"/>
              </w:rPr>
              <w:t>AGREED</w:t>
            </w:r>
            <w:r w:rsidR="00082469">
              <w:rPr>
                <w:bCs/>
                <w:sz w:val="22"/>
                <w:szCs w:val="22"/>
              </w:rPr>
              <w:t xml:space="preserve"> that this matter would be discussed further at Full Council. </w:t>
            </w:r>
          </w:p>
        </w:tc>
      </w:tr>
      <w:tr w:rsidR="001B10CC" w:rsidRPr="00745FC5" w14:paraId="17C310B1" w14:textId="77777777" w:rsidTr="00A11EC3">
        <w:trPr>
          <w:gridAfter w:val="1"/>
          <w:wAfter w:w="6095" w:type="dxa"/>
        </w:trPr>
        <w:tc>
          <w:tcPr>
            <w:tcW w:w="0" w:type="auto"/>
            <w:shd w:val="clear" w:color="auto" w:fill="auto"/>
          </w:tcPr>
          <w:p w14:paraId="0D5F9223" w14:textId="77777777" w:rsidR="001B10CC" w:rsidRDefault="001B10CC" w:rsidP="006832AA">
            <w:pPr>
              <w:pStyle w:val="Itemlevel1"/>
              <w:tabs>
                <w:tab w:val="clear" w:pos="1134"/>
                <w:tab w:val="left" w:pos="952"/>
              </w:tabs>
              <w:spacing w:before="0"/>
              <w:rPr>
                <w:sz w:val="22"/>
                <w:szCs w:val="22"/>
              </w:rPr>
            </w:pPr>
          </w:p>
        </w:tc>
        <w:tc>
          <w:tcPr>
            <w:tcW w:w="8825" w:type="dxa"/>
            <w:shd w:val="clear" w:color="auto" w:fill="auto"/>
          </w:tcPr>
          <w:p w14:paraId="2675FEF7" w14:textId="77777777" w:rsidR="001B10CC" w:rsidRPr="00745FC5" w:rsidRDefault="001B10CC" w:rsidP="006832AA">
            <w:pPr>
              <w:pStyle w:val="Itemlevel1"/>
              <w:tabs>
                <w:tab w:val="clear" w:pos="1134"/>
                <w:tab w:val="left" w:pos="952"/>
                <w:tab w:val="left" w:pos="1428"/>
              </w:tabs>
              <w:spacing w:before="0"/>
              <w:rPr>
                <w:b/>
                <w:sz w:val="22"/>
                <w:szCs w:val="22"/>
              </w:rPr>
            </w:pPr>
          </w:p>
        </w:tc>
      </w:tr>
      <w:tr w:rsidR="00A93CDF" w:rsidRPr="00745FC5" w14:paraId="31DD5322" w14:textId="77777777" w:rsidTr="00A11EC3">
        <w:trPr>
          <w:gridAfter w:val="1"/>
          <w:wAfter w:w="6095" w:type="dxa"/>
        </w:trPr>
        <w:tc>
          <w:tcPr>
            <w:tcW w:w="0" w:type="auto"/>
            <w:shd w:val="clear" w:color="auto" w:fill="auto"/>
          </w:tcPr>
          <w:p w14:paraId="256B1621" w14:textId="7CD11C05" w:rsidR="006832AA" w:rsidRPr="00745FC5" w:rsidRDefault="006832AA" w:rsidP="006832AA">
            <w:pPr>
              <w:pStyle w:val="Itemlevel1"/>
              <w:tabs>
                <w:tab w:val="clear" w:pos="1134"/>
                <w:tab w:val="left" w:pos="952"/>
              </w:tabs>
              <w:spacing w:before="0"/>
              <w:rPr>
                <w:sz w:val="22"/>
                <w:szCs w:val="22"/>
              </w:rPr>
            </w:pPr>
            <w:r>
              <w:rPr>
                <w:sz w:val="22"/>
                <w:szCs w:val="22"/>
              </w:rPr>
              <w:t>21/PC/</w:t>
            </w:r>
            <w:r w:rsidR="00820AB8">
              <w:rPr>
                <w:sz w:val="22"/>
                <w:szCs w:val="22"/>
              </w:rPr>
              <w:t>29</w:t>
            </w:r>
          </w:p>
        </w:tc>
        <w:tc>
          <w:tcPr>
            <w:tcW w:w="8825" w:type="dxa"/>
            <w:shd w:val="clear" w:color="auto" w:fill="auto"/>
          </w:tcPr>
          <w:p w14:paraId="400E0610" w14:textId="0102FFF7" w:rsidR="00820AB8" w:rsidRPr="00082469" w:rsidRDefault="006832AA" w:rsidP="006832AA">
            <w:pPr>
              <w:pStyle w:val="Itemlevel1"/>
              <w:tabs>
                <w:tab w:val="clear" w:pos="1134"/>
                <w:tab w:val="left" w:pos="952"/>
                <w:tab w:val="left" w:pos="1428"/>
              </w:tabs>
              <w:spacing w:before="0"/>
              <w:rPr>
                <w:b/>
                <w:sz w:val="22"/>
                <w:szCs w:val="22"/>
              </w:rPr>
            </w:pPr>
            <w:r w:rsidRPr="00745FC5">
              <w:rPr>
                <w:b/>
                <w:sz w:val="22"/>
                <w:szCs w:val="22"/>
              </w:rPr>
              <w:t xml:space="preserve">Project Schedule </w:t>
            </w:r>
          </w:p>
          <w:p w14:paraId="7E2B95A6" w14:textId="77777777" w:rsidR="00FD07A0" w:rsidRDefault="00820AB8" w:rsidP="001B10CC">
            <w:pPr>
              <w:pStyle w:val="Itemlevel1"/>
              <w:tabs>
                <w:tab w:val="clear" w:pos="1134"/>
                <w:tab w:val="left" w:pos="952"/>
                <w:tab w:val="left" w:pos="1428"/>
              </w:tabs>
              <w:spacing w:before="0"/>
              <w:rPr>
                <w:bCs/>
                <w:sz w:val="22"/>
                <w:szCs w:val="22"/>
              </w:rPr>
            </w:pPr>
            <w:r>
              <w:rPr>
                <w:bCs/>
                <w:sz w:val="22"/>
                <w:szCs w:val="22"/>
              </w:rPr>
              <w:t xml:space="preserve">It was confirmed that there were no changes to the project schedule and as such it was </w:t>
            </w:r>
            <w:r w:rsidR="001B10CC" w:rsidRPr="001B10CC">
              <w:rPr>
                <w:b/>
                <w:sz w:val="22"/>
                <w:szCs w:val="22"/>
              </w:rPr>
              <w:t>NOTED</w:t>
            </w:r>
            <w:r w:rsidR="001B10CC">
              <w:rPr>
                <w:bCs/>
                <w:sz w:val="22"/>
                <w:szCs w:val="22"/>
              </w:rPr>
              <w:t xml:space="preserve">. </w:t>
            </w:r>
          </w:p>
          <w:p w14:paraId="0A6A7A2A" w14:textId="5B3E400A" w:rsidR="00820AB8" w:rsidRPr="00745FC5" w:rsidRDefault="00820AB8" w:rsidP="001B10CC">
            <w:pPr>
              <w:pStyle w:val="Itemlevel1"/>
              <w:tabs>
                <w:tab w:val="clear" w:pos="1134"/>
                <w:tab w:val="left" w:pos="952"/>
                <w:tab w:val="left" w:pos="1428"/>
              </w:tabs>
              <w:spacing w:before="0"/>
              <w:rPr>
                <w:bCs/>
                <w:sz w:val="22"/>
                <w:szCs w:val="22"/>
              </w:rPr>
            </w:pPr>
          </w:p>
        </w:tc>
      </w:tr>
      <w:tr w:rsidR="001B10CC" w:rsidRPr="00745FC5" w14:paraId="6EDE0CFF" w14:textId="77777777" w:rsidTr="00A11EC3">
        <w:trPr>
          <w:gridAfter w:val="1"/>
          <w:wAfter w:w="6095" w:type="dxa"/>
        </w:trPr>
        <w:tc>
          <w:tcPr>
            <w:tcW w:w="0" w:type="auto"/>
            <w:shd w:val="clear" w:color="auto" w:fill="auto"/>
          </w:tcPr>
          <w:p w14:paraId="7B5C1F89" w14:textId="078D9340" w:rsidR="00820AB8" w:rsidRDefault="006A45FE" w:rsidP="006832AA">
            <w:pPr>
              <w:pStyle w:val="Itemlevel1"/>
              <w:tabs>
                <w:tab w:val="clear" w:pos="1134"/>
                <w:tab w:val="left" w:pos="952"/>
              </w:tabs>
              <w:spacing w:before="0"/>
              <w:rPr>
                <w:sz w:val="22"/>
                <w:szCs w:val="22"/>
              </w:rPr>
            </w:pPr>
            <w:r>
              <w:rPr>
                <w:sz w:val="22"/>
                <w:szCs w:val="22"/>
              </w:rPr>
              <w:t>21/PC/</w:t>
            </w:r>
            <w:r w:rsidR="00820AB8">
              <w:rPr>
                <w:sz w:val="22"/>
                <w:szCs w:val="22"/>
              </w:rPr>
              <w:t>30</w:t>
            </w:r>
          </w:p>
        </w:tc>
        <w:tc>
          <w:tcPr>
            <w:tcW w:w="8825" w:type="dxa"/>
            <w:shd w:val="clear" w:color="auto" w:fill="auto"/>
          </w:tcPr>
          <w:p w14:paraId="60EF92C7" w14:textId="77777777" w:rsidR="001B10CC" w:rsidRDefault="001B10CC" w:rsidP="006832AA">
            <w:pPr>
              <w:pStyle w:val="Itemlevel1"/>
              <w:tabs>
                <w:tab w:val="clear" w:pos="1134"/>
                <w:tab w:val="left" w:pos="952"/>
                <w:tab w:val="left" w:pos="1428"/>
              </w:tabs>
              <w:spacing w:before="0"/>
              <w:rPr>
                <w:b/>
                <w:sz w:val="22"/>
                <w:szCs w:val="22"/>
              </w:rPr>
            </w:pPr>
            <w:r>
              <w:rPr>
                <w:b/>
                <w:sz w:val="22"/>
                <w:szCs w:val="22"/>
              </w:rPr>
              <w:t xml:space="preserve">Late Entries </w:t>
            </w:r>
          </w:p>
          <w:p w14:paraId="1832C5E1" w14:textId="698CFDC0" w:rsidR="00082469" w:rsidRPr="00745FC5" w:rsidRDefault="00082469" w:rsidP="006832AA">
            <w:pPr>
              <w:pStyle w:val="Itemlevel1"/>
              <w:tabs>
                <w:tab w:val="clear" w:pos="1134"/>
                <w:tab w:val="left" w:pos="952"/>
                <w:tab w:val="left" w:pos="1428"/>
              </w:tabs>
              <w:spacing w:before="0"/>
              <w:rPr>
                <w:b/>
                <w:sz w:val="22"/>
                <w:szCs w:val="22"/>
              </w:rPr>
            </w:pPr>
          </w:p>
        </w:tc>
      </w:tr>
      <w:tr w:rsidR="001B10CC" w:rsidRPr="00745FC5" w14:paraId="5C504588" w14:textId="77777777" w:rsidTr="00A11EC3">
        <w:trPr>
          <w:gridAfter w:val="1"/>
          <w:wAfter w:w="6095" w:type="dxa"/>
        </w:trPr>
        <w:tc>
          <w:tcPr>
            <w:tcW w:w="0" w:type="auto"/>
            <w:shd w:val="clear" w:color="auto" w:fill="auto"/>
          </w:tcPr>
          <w:p w14:paraId="088A8C5D" w14:textId="5D56C342" w:rsidR="001B10CC" w:rsidRDefault="001B10CC" w:rsidP="006832AA">
            <w:pPr>
              <w:pStyle w:val="Itemlevel1"/>
              <w:tabs>
                <w:tab w:val="clear" w:pos="1134"/>
                <w:tab w:val="left" w:pos="952"/>
              </w:tabs>
              <w:spacing w:before="0"/>
              <w:rPr>
                <w:sz w:val="22"/>
                <w:szCs w:val="22"/>
              </w:rPr>
            </w:pPr>
          </w:p>
        </w:tc>
        <w:tc>
          <w:tcPr>
            <w:tcW w:w="8825" w:type="dxa"/>
            <w:shd w:val="clear" w:color="auto" w:fill="auto"/>
          </w:tcPr>
          <w:p w14:paraId="063937AC" w14:textId="3C8753C7" w:rsidR="00820AB8" w:rsidRPr="00082469" w:rsidRDefault="00820AB8" w:rsidP="006832AA">
            <w:pPr>
              <w:pStyle w:val="Itemlevel1"/>
              <w:tabs>
                <w:tab w:val="clear" w:pos="1134"/>
                <w:tab w:val="left" w:pos="952"/>
                <w:tab w:val="left" w:pos="1428"/>
              </w:tabs>
              <w:spacing w:before="0"/>
              <w:rPr>
                <w:b/>
                <w:sz w:val="22"/>
                <w:szCs w:val="22"/>
              </w:rPr>
            </w:pPr>
            <w:r>
              <w:rPr>
                <w:bCs/>
                <w:sz w:val="22"/>
                <w:szCs w:val="22"/>
              </w:rPr>
              <w:t xml:space="preserve">30.1 </w:t>
            </w:r>
            <w:r w:rsidRPr="00082469">
              <w:rPr>
                <w:b/>
                <w:sz w:val="22"/>
                <w:szCs w:val="22"/>
              </w:rPr>
              <w:t xml:space="preserve">Letter of </w:t>
            </w:r>
            <w:r w:rsidR="00082469">
              <w:rPr>
                <w:b/>
                <w:sz w:val="22"/>
                <w:szCs w:val="22"/>
              </w:rPr>
              <w:t>T</w:t>
            </w:r>
            <w:r w:rsidRPr="00082469">
              <w:rPr>
                <w:b/>
                <w:sz w:val="22"/>
                <w:szCs w:val="22"/>
              </w:rPr>
              <w:t xml:space="preserve">hanks </w:t>
            </w:r>
          </w:p>
          <w:p w14:paraId="1CD218A0" w14:textId="566CB2D6" w:rsidR="001B10CC" w:rsidRDefault="00820AB8" w:rsidP="006832AA">
            <w:pPr>
              <w:pStyle w:val="Itemlevel1"/>
              <w:tabs>
                <w:tab w:val="clear" w:pos="1134"/>
                <w:tab w:val="left" w:pos="952"/>
                <w:tab w:val="left" w:pos="1428"/>
              </w:tabs>
              <w:spacing w:before="0"/>
              <w:rPr>
                <w:b/>
                <w:sz w:val="22"/>
                <w:szCs w:val="22"/>
              </w:rPr>
            </w:pPr>
            <w:r>
              <w:rPr>
                <w:bCs/>
                <w:sz w:val="22"/>
                <w:szCs w:val="22"/>
              </w:rPr>
              <w:t>A l</w:t>
            </w:r>
            <w:r w:rsidR="006A45FE" w:rsidRPr="006A45FE">
              <w:rPr>
                <w:bCs/>
                <w:sz w:val="22"/>
                <w:szCs w:val="22"/>
              </w:rPr>
              <w:t xml:space="preserve">etter of </w:t>
            </w:r>
            <w:r>
              <w:rPr>
                <w:bCs/>
                <w:sz w:val="22"/>
                <w:szCs w:val="22"/>
              </w:rPr>
              <w:t>t</w:t>
            </w:r>
            <w:r w:rsidR="006A45FE" w:rsidRPr="006A45FE">
              <w:rPr>
                <w:bCs/>
                <w:sz w:val="22"/>
                <w:szCs w:val="22"/>
              </w:rPr>
              <w:t xml:space="preserve">hanks </w:t>
            </w:r>
            <w:r>
              <w:rPr>
                <w:bCs/>
                <w:sz w:val="22"/>
                <w:szCs w:val="22"/>
              </w:rPr>
              <w:t xml:space="preserve">for the work carried out by SPC </w:t>
            </w:r>
            <w:r w:rsidR="006A45FE">
              <w:rPr>
                <w:bCs/>
                <w:sz w:val="22"/>
                <w:szCs w:val="22"/>
              </w:rPr>
              <w:t xml:space="preserve">from </w:t>
            </w:r>
            <w:r>
              <w:rPr>
                <w:bCs/>
                <w:sz w:val="22"/>
                <w:szCs w:val="22"/>
              </w:rPr>
              <w:t xml:space="preserve">a </w:t>
            </w:r>
            <w:r w:rsidR="006A45FE">
              <w:rPr>
                <w:bCs/>
                <w:sz w:val="22"/>
                <w:szCs w:val="22"/>
              </w:rPr>
              <w:t xml:space="preserve">resident </w:t>
            </w:r>
            <w:r>
              <w:rPr>
                <w:bCs/>
                <w:sz w:val="22"/>
                <w:szCs w:val="22"/>
              </w:rPr>
              <w:t xml:space="preserve">was </w:t>
            </w:r>
            <w:r w:rsidR="006A45FE" w:rsidRPr="00820AB8">
              <w:rPr>
                <w:b/>
                <w:sz w:val="22"/>
                <w:szCs w:val="22"/>
              </w:rPr>
              <w:t>NOTED</w:t>
            </w:r>
            <w:r w:rsidR="00132169">
              <w:rPr>
                <w:b/>
                <w:sz w:val="22"/>
                <w:szCs w:val="22"/>
              </w:rPr>
              <w:t>.</w:t>
            </w:r>
          </w:p>
          <w:p w14:paraId="46378E06" w14:textId="6B224586" w:rsidR="00082469" w:rsidRPr="006A45FE" w:rsidRDefault="00082469" w:rsidP="006832AA">
            <w:pPr>
              <w:pStyle w:val="Itemlevel1"/>
              <w:tabs>
                <w:tab w:val="clear" w:pos="1134"/>
                <w:tab w:val="left" w:pos="952"/>
                <w:tab w:val="left" w:pos="1428"/>
              </w:tabs>
              <w:spacing w:before="0"/>
              <w:rPr>
                <w:bCs/>
                <w:sz w:val="22"/>
                <w:szCs w:val="22"/>
              </w:rPr>
            </w:pPr>
          </w:p>
        </w:tc>
      </w:tr>
      <w:tr w:rsidR="001B10CC" w:rsidRPr="00745FC5" w14:paraId="4A8C1A60" w14:textId="77777777" w:rsidTr="00A11EC3">
        <w:trPr>
          <w:gridAfter w:val="1"/>
          <w:wAfter w:w="6095" w:type="dxa"/>
        </w:trPr>
        <w:tc>
          <w:tcPr>
            <w:tcW w:w="0" w:type="auto"/>
            <w:shd w:val="clear" w:color="auto" w:fill="auto"/>
          </w:tcPr>
          <w:p w14:paraId="45AF0DD6" w14:textId="46E6BA72" w:rsidR="001B10CC" w:rsidRDefault="001B10CC" w:rsidP="006832AA">
            <w:pPr>
              <w:pStyle w:val="Itemlevel1"/>
              <w:tabs>
                <w:tab w:val="clear" w:pos="1134"/>
                <w:tab w:val="left" w:pos="952"/>
              </w:tabs>
              <w:spacing w:before="0"/>
              <w:rPr>
                <w:sz w:val="22"/>
                <w:szCs w:val="22"/>
              </w:rPr>
            </w:pPr>
          </w:p>
        </w:tc>
        <w:tc>
          <w:tcPr>
            <w:tcW w:w="8825" w:type="dxa"/>
            <w:shd w:val="clear" w:color="auto" w:fill="auto"/>
          </w:tcPr>
          <w:p w14:paraId="32374438" w14:textId="0BD4D844" w:rsidR="00132169" w:rsidRDefault="00082469" w:rsidP="006832AA">
            <w:pPr>
              <w:pStyle w:val="Itemlevel1"/>
              <w:tabs>
                <w:tab w:val="clear" w:pos="1134"/>
                <w:tab w:val="left" w:pos="952"/>
                <w:tab w:val="left" w:pos="1428"/>
              </w:tabs>
              <w:spacing w:before="0"/>
              <w:rPr>
                <w:b/>
                <w:sz w:val="22"/>
                <w:szCs w:val="22"/>
              </w:rPr>
            </w:pPr>
            <w:r w:rsidRPr="00132169">
              <w:rPr>
                <w:bCs/>
                <w:sz w:val="22"/>
                <w:szCs w:val="22"/>
              </w:rPr>
              <w:t>30.2</w:t>
            </w:r>
            <w:r>
              <w:rPr>
                <w:b/>
                <w:sz w:val="22"/>
                <w:szCs w:val="22"/>
              </w:rPr>
              <w:t xml:space="preserve"> </w:t>
            </w:r>
            <w:r w:rsidR="00132169">
              <w:rPr>
                <w:b/>
                <w:sz w:val="22"/>
                <w:szCs w:val="22"/>
              </w:rPr>
              <w:t>Joint Minerals and Waste Plan</w:t>
            </w:r>
          </w:p>
          <w:p w14:paraId="7D3F961C" w14:textId="06136C88" w:rsidR="001B10CC" w:rsidRDefault="00132169" w:rsidP="006832AA">
            <w:pPr>
              <w:pStyle w:val="Itemlevel1"/>
              <w:tabs>
                <w:tab w:val="clear" w:pos="1134"/>
                <w:tab w:val="left" w:pos="952"/>
                <w:tab w:val="left" w:pos="1428"/>
              </w:tabs>
              <w:spacing w:before="0"/>
              <w:rPr>
                <w:b/>
                <w:sz w:val="22"/>
                <w:szCs w:val="22"/>
              </w:rPr>
            </w:pPr>
            <w:r w:rsidRPr="00132169">
              <w:rPr>
                <w:bCs/>
                <w:sz w:val="22"/>
                <w:szCs w:val="22"/>
              </w:rPr>
              <w:t xml:space="preserve">The joint </w:t>
            </w:r>
            <w:r w:rsidR="006A45FE" w:rsidRPr="00132169">
              <w:rPr>
                <w:bCs/>
                <w:sz w:val="22"/>
                <w:szCs w:val="22"/>
              </w:rPr>
              <w:t>minerals</w:t>
            </w:r>
            <w:r w:rsidRPr="00132169">
              <w:rPr>
                <w:bCs/>
                <w:sz w:val="22"/>
                <w:szCs w:val="22"/>
              </w:rPr>
              <w:t xml:space="preserve"> and</w:t>
            </w:r>
            <w:r w:rsidR="006A45FE" w:rsidRPr="00132169">
              <w:rPr>
                <w:bCs/>
                <w:sz w:val="22"/>
                <w:szCs w:val="22"/>
              </w:rPr>
              <w:t xml:space="preserve"> waste plan</w:t>
            </w:r>
            <w:r w:rsidRPr="00132169">
              <w:rPr>
                <w:bCs/>
                <w:sz w:val="22"/>
                <w:szCs w:val="22"/>
              </w:rPr>
              <w:t xml:space="preserve"> </w:t>
            </w:r>
            <w:proofErr w:type="gramStart"/>
            <w:r w:rsidRPr="00132169">
              <w:rPr>
                <w:bCs/>
                <w:sz w:val="22"/>
                <w:szCs w:val="22"/>
              </w:rPr>
              <w:t>was</w:t>
            </w:r>
            <w:proofErr w:type="gramEnd"/>
            <w:r w:rsidR="006A45FE">
              <w:rPr>
                <w:b/>
                <w:sz w:val="22"/>
                <w:szCs w:val="22"/>
              </w:rPr>
              <w:t xml:space="preserve"> NOTED</w:t>
            </w:r>
            <w:r>
              <w:rPr>
                <w:b/>
                <w:sz w:val="22"/>
                <w:szCs w:val="22"/>
              </w:rPr>
              <w:t>.</w:t>
            </w:r>
            <w:r w:rsidR="006A45FE">
              <w:rPr>
                <w:b/>
                <w:sz w:val="22"/>
                <w:szCs w:val="22"/>
              </w:rPr>
              <w:t xml:space="preserve"> </w:t>
            </w:r>
          </w:p>
          <w:p w14:paraId="67B29F09" w14:textId="31FACAB7" w:rsidR="00132169" w:rsidRPr="00745FC5" w:rsidRDefault="00132169" w:rsidP="006832AA">
            <w:pPr>
              <w:pStyle w:val="Itemlevel1"/>
              <w:tabs>
                <w:tab w:val="clear" w:pos="1134"/>
                <w:tab w:val="left" w:pos="952"/>
                <w:tab w:val="left" w:pos="1428"/>
              </w:tabs>
              <w:spacing w:before="0"/>
              <w:rPr>
                <w:b/>
                <w:sz w:val="22"/>
                <w:szCs w:val="22"/>
              </w:rPr>
            </w:pPr>
          </w:p>
        </w:tc>
      </w:tr>
      <w:tr w:rsidR="006A45FE" w:rsidRPr="00745FC5" w14:paraId="3DC97509" w14:textId="77777777" w:rsidTr="00A11EC3">
        <w:trPr>
          <w:gridAfter w:val="1"/>
          <w:wAfter w:w="6095" w:type="dxa"/>
        </w:trPr>
        <w:tc>
          <w:tcPr>
            <w:tcW w:w="0" w:type="auto"/>
            <w:shd w:val="clear" w:color="auto" w:fill="auto"/>
          </w:tcPr>
          <w:p w14:paraId="3CAAB7BB" w14:textId="1C8B847A" w:rsidR="006A45FE" w:rsidRDefault="006A45FE" w:rsidP="006832AA">
            <w:pPr>
              <w:pStyle w:val="Itemlevel1"/>
              <w:tabs>
                <w:tab w:val="clear" w:pos="1134"/>
                <w:tab w:val="left" w:pos="952"/>
              </w:tabs>
              <w:spacing w:before="0"/>
              <w:rPr>
                <w:sz w:val="22"/>
                <w:szCs w:val="22"/>
              </w:rPr>
            </w:pPr>
          </w:p>
        </w:tc>
        <w:tc>
          <w:tcPr>
            <w:tcW w:w="8825" w:type="dxa"/>
            <w:shd w:val="clear" w:color="auto" w:fill="auto"/>
          </w:tcPr>
          <w:p w14:paraId="6D5F278E" w14:textId="189613AF" w:rsidR="00132169" w:rsidRDefault="00082469" w:rsidP="006832AA">
            <w:pPr>
              <w:pStyle w:val="Itemlevel1"/>
              <w:tabs>
                <w:tab w:val="clear" w:pos="1134"/>
                <w:tab w:val="left" w:pos="952"/>
                <w:tab w:val="left" w:pos="1428"/>
              </w:tabs>
              <w:spacing w:before="0"/>
              <w:rPr>
                <w:bCs/>
                <w:sz w:val="22"/>
                <w:szCs w:val="22"/>
              </w:rPr>
            </w:pPr>
            <w:r>
              <w:rPr>
                <w:bCs/>
                <w:sz w:val="22"/>
                <w:szCs w:val="22"/>
              </w:rPr>
              <w:t>30.3</w:t>
            </w:r>
            <w:r w:rsidR="00132169">
              <w:rPr>
                <w:bCs/>
                <w:sz w:val="22"/>
                <w:szCs w:val="22"/>
              </w:rPr>
              <w:t xml:space="preserve"> </w:t>
            </w:r>
            <w:r w:rsidR="00132169" w:rsidRPr="00132169">
              <w:rPr>
                <w:b/>
                <w:sz w:val="22"/>
                <w:szCs w:val="22"/>
              </w:rPr>
              <w:t>Builder’s Waste</w:t>
            </w:r>
            <w:r w:rsidR="00132169">
              <w:rPr>
                <w:bCs/>
                <w:sz w:val="22"/>
                <w:szCs w:val="22"/>
              </w:rPr>
              <w:t xml:space="preserve"> </w:t>
            </w:r>
            <w:r>
              <w:rPr>
                <w:bCs/>
                <w:sz w:val="22"/>
                <w:szCs w:val="22"/>
              </w:rPr>
              <w:t xml:space="preserve"> </w:t>
            </w:r>
          </w:p>
          <w:p w14:paraId="58C7DA6D" w14:textId="0C952495" w:rsidR="00132169" w:rsidRDefault="00132169" w:rsidP="006832AA">
            <w:pPr>
              <w:pStyle w:val="Itemlevel1"/>
              <w:tabs>
                <w:tab w:val="clear" w:pos="1134"/>
                <w:tab w:val="left" w:pos="952"/>
                <w:tab w:val="left" w:pos="1428"/>
              </w:tabs>
              <w:spacing w:before="0"/>
              <w:rPr>
                <w:bCs/>
                <w:sz w:val="22"/>
                <w:szCs w:val="22"/>
              </w:rPr>
            </w:pPr>
            <w:r>
              <w:rPr>
                <w:bCs/>
                <w:sz w:val="22"/>
                <w:szCs w:val="22"/>
              </w:rPr>
              <w:t xml:space="preserve">An issue of builders’ waste being dumped in </w:t>
            </w:r>
            <w:proofErr w:type="spellStart"/>
            <w:r w:rsidR="006A45FE" w:rsidRPr="006A45FE">
              <w:rPr>
                <w:bCs/>
                <w:sz w:val="22"/>
                <w:szCs w:val="22"/>
              </w:rPr>
              <w:t>Spencers</w:t>
            </w:r>
            <w:proofErr w:type="spellEnd"/>
            <w:r w:rsidR="006A45FE" w:rsidRPr="006A45FE">
              <w:rPr>
                <w:bCs/>
                <w:sz w:val="22"/>
                <w:szCs w:val="22"/>
              </w:rPr>
              <w:t xml:space="preserve"> W</w:t>
            </w:r>
            <w:r>
              <w:rPr>
                <w:bCs/>
                <w:sz w:val="22"/>
                <w:szCs w:val="22"/>
              </w:rPr>
              <w:t xml:space="preserve">ood was acknowledged. The </w:t>
            </w:r>
            <w:r w:rsidR="006A45FE">
              <w:rPr>
                <w:bCs/>
                <w:sz w:val="22"/>
                <w:szCs w:val="22"/>
              </w:rPr>
              <w:t>Clerk</w:t>
            </w:r>
            <w:r>
              <w:rPr>
                <w:bCs/>
                <w:sz w:val="22"/>
                <w:szCs w:val="22"/>
              </w:rPr>
              <w:t xml:space="preserve"> undertook</w:t>
            </w:r>
            <w:r w:rsidR="006A45FE">
              <w:rPr>
                <w:bCs/>
                <w:sz w:val="22"/>
                <w:szCs w:val="22"/>
              </w:rPr>
              <w:t xml:space="preserve"> to </w:t>
            </w:r>
            <w:r>
              <w:rPr>
                <w:bCs/>
                <w:sz w:val="22"/>
                <w:szCs w:val="22"/>
              </w:rPr>
              <w:t>wr</w:t>
            </w:r>
            <w:r w:rsidR="006A45FE">
              <w:rPr>
                <w:bCs/>
                <w:sz w:val="22"/>
                <w:szCs w:val="22"/>
              </w:rPr>
              <w:t xml:space="preserve">ite to </w:t>
            </w:r>
            <w:r>
              <w:rPr>
                <w:bCs/>
                <w:sz w:val="22"/>
                <w:szCs w:val="22"/>
              </w:rPr>
              <w:t xml:space="preserve">WBC </w:t>
            </w:r>
            <w:r w:rsidR="006A45FE">
              <w:rPr>
                <w:bCs/>
                <w:sz w:val="22"/>
                <w:szCs w:val="22"/>
              </w:rPr>
              <w:t>enforcement</w:t>
            </w:r>
            <w:r>
              <w:rPr>
                <w:bCs/>
                <w:sz w:val="22"/>
                <w:szCs w:val="22"/>
              </w:rPr>
              <w:t>s</w:t>
            </w:r>
            <w:r w:rsidR="006A45FE">
              <w:rPr>
                <w:bCs/>
                <w:sz w:val="22"/>
                <w:szCs w:val="22"/>
              </w:rPr>
              <w:t xml:space="preserve"> and ask them to inspect the sites for compliance</w:t>
            </w:r>
            <w:r>
              <w:rPr>
                <w:bCs/>
                <w:sz w:val="22"/>
                <w:szCs w:val="22"/>
              </w:rPr>
              <w:t xml:space="preserve"> with the Considerate Constructors Scheme with which local developers were signed up to. </w:t>
            </w:r>
          </w:p>
          <w:p w14:paraId="7C57579F" w14:textId="7669ED77" w:rsidR="006A45FE" w:rsidRPr="006A45FE" w:rsidRDefault="006A45FE" w:rsidP="006832AA">
            <w:pPr>
              <w:pStyle w:val="Itemlevel1"/>
              <w:tabs>
                <w:tab w:val="clear" w:pos="1134"/>
                <w:tab w:val="left" w:pos="952"/>
                <w:tab w:val="left" w:pos="1428"/>
              </w:tabs>
              <w:spacing w:before="0"/>
              <w:rPr>
                <w:bCs/>
                <w:sz w:val="22"/>
                <w:szCs w:val="22"/>
              </w:rPr>
            </w:pPr>
            <w:r>
              <w:rPr>
                <w:bCs/>
                <w:sz w:val="22"/>
                <w:szCs w:val="22"/>
              </w:rPr>
              <w:t xml:space="preserve"> </w:t>
            </w:r>
          </w:p>
        </w:tc>
      </w:tr>
      <w:tr w:rsidR="006A45FE" w:rsidRPr="00745FC5" w14:paraId="1AA0B8A0" w14:textId="77777777" w:rsidTr="00A11EC3">
        <w:trPr>
          <w:gridAfter w:val="1"/>
          <w:wAfter w:w="6095" w:type="dxa"/>
        </w:trPr>
        <w:tc>
          <w:tcPr>
            <w:tcW w:w="0" w:type="auto"/>
            <w:shd w:val="clear" w:color="auto" w:fill="auto"/>
          </w:tcPr>
          <w:p w14:paraId="5956B1CB" w14:textId="2F6606BA" w:rsidR="006A45FE" w:rsidRDefault="006A45FE" w:rsidP="006832AA">
            <w:pPr>
              <w:pStyle w:val="Itemlevel1"/>
              <w:tabs>
                <w:tab w:val="clear" w:pos="1134"/>
                <w:tab w:val="left" w:pos="952"/>
              </w:tabs>
              <w:spacing w:before="0"/>
              <w:rPr>
                <w:sz w:val="22"/>
                <w:szCs w:val="22"/>
              </w:rPr>
            </w:pPr>
          </w:p>
        </w:tc>
        <w:tc>
          <w:tcPr>
            <w:tcW w:w="8825" w:type="dxa"/>
            <w:shd w:val="clear" w:color="auto" w:fill="auto"/>
          </w:tcPr>
          <w:p w14:paraId="012A204B" w14:textId="02DC40FF" w:rsidR="006A45FE" w:rsidRDefault="00082469" w:rsidP="006832AA">
            <w:pPr>
              <w:pStyle w:val="Itemlevel1"/>
              <w:tabs>
                <w:tab w:val="clear" w:pos="1134"/>
                <w:tab w:val="left" w:pos="952"/>
                <w:tab w:val="left" w:pos="1428"/>
              </w:tabs>
              <w:spacing w:before="0"/>
              <w:rPr>
                <w:b/>
                <w:sz w:val="22"/>
                <w:szCs w:val="22"/>
              </w:rPr>
            </w:pPr>
            <w:r>
              <w:rPr>
                <w:bCs/>
                <w:sz w:val="22"/>
                <w:szCs w:val="22"/>
              </w:rPr>
              <w:t xml:space="preserve">30.4 </w:t>
            </w:r>
            <w:r w:rsidR="006A45FE" w:rsidRPr="00DD5A28">
              <w:rPr>
                <w:b/>
                <w:sz w:val="22"/>
                <w:szCs w:val="22"/>
              </w:rPr>
              <w:t xml:space="preserve">Road </w:t>
            </w:r>
            <w:r w:rsidR="00DD5A28" w:rsidRPr="00DD5A28">
              <w:rPr>
                <w:b/>
                <w:sz w:val="22"/>
                <w:szCs w:val="22"/>
              </w:rPr>
              <w:t>N</w:t>
            </w:r>
            <w:r w:rsidR="006A45FE" w:rsidRPr="00DD5A28">
              <w:rPr>
                <w:b/>
                <w:sz w:val="22"/>
                <w:szCs w:val="22"/>
              </w:rPr>
              <w:t>ame</w:t>
            </w:r>
            <w:r w:rsidR="00DD5A28" w:rsidRPr="00DD5A28">
              <w:rPr>
                <w:b/>
                <w:sz w:val="22"/>
                <w:szCs w:val="22"/>
              </w:rPr>
              <w:t xml:space="preserve"> Request </w:t>
            </w:r>
            <w:r w:rsidR="006A45FE" w:rsidRPr="00DD5A28">
              <w:rPr>
                <w:b/>
                <w:sz w:val="22"/>
                <w:szCs w:val="22"/>
              </w:rPr>
              <w:t>for Parklands, Basingstoke Road</w:t>
            </w:r>
          </w:p>
          <w:p w14:paraId="56B62098" w14:textId="240D5CA3" w:rsidR="00DD5A28" w:rsidRDefault="00DD5A28" w:rsidP="006832AA">
            <w:pPr>
              <w:pStyle w:val="Itemlevel1"/>
              <w:tabs>
                <w:tab w:val="clear" w:pos="1134"/>
                <w:tab w:val="left" w:pos="952"/>
                <w:tab w:val="left" w:pos="1428"/>
              </w:tabs>
              <w:spacing w:before="0"/>
              <w:rPr>
                <w:b/>
                <w:sz w:val="22"/>
                <w:szCs w:val="22"/>
              </w:rPr>
            </w:pPr>
          </w:p>
          <w:p w14:paraId="6DEF9129" w14:textId="5017524A" w:rsidR="006A45FE" w:rsidRPr="006A45FE" w:rsidRDefault="00DD5A28" w:rsidP="00DD5A28">
            <w:pPr>
              <w:pStyle w:val="Itemlevel1"/>
              <w:tabs>
                <w:tab w:val="clear" w:pos="1134"/>
                <w:tab w:val="left" w:pos="952"/>
                <w:tab w:val="left" w:pos="1428"/>
              </w:tabs>
              <w:spacing w:before="0"/>
              <w:rPr>
                <w:bCs/>
                <w:sz w:val="22"/>
                <w:szCs w:val="22"/>
              </w:rPr>
            </w:pPr>
            <w:r>
              <w:rPr>
                <w:bCs/>
                <w:sz w:val="22"/>
                <w:szCs w:val="22"/>
              </w:rPr>
              <w:t xml:space="preserve">It was </w:t>
            </w:r>
            <w:r w:rsidRPr="00DD5A28">
              <w:rPr>
                <w:b/>
                <w:sz w:val="22"/>
                <w:szCs w:val="22"/>
              </w:rPr>
              <w:t xml:space="preserve">AGREED </w:t>
            </w:r>
            <w:r w:rsidRPr="00DD5A28">
              <w:rPr>
                <w:bCs/>
                <w:sz w:val="22"/>
                <w:szCs w:val="22"/>
              </w:rPr>
              <w:t xml:space="preserve">that Star Rise and Mayflower Meadow would be put forward as suggested names for two new streets in the Parklands development on Basingstoke Road. </w:t>
            </w:r>
          </w:p>
        </w:tc>
      </w:tr>
      <w:tr w:rsidR="00540191" w:rsidRPr="00745FC5" w14:paraId="567F22D8" w14:textId="77777777" w:rsidTr="00A11EC3">
        <w:trPr>
          <w:gridAfter w:val="1"/>
          <w:wAfter w:w="6095" w:type="dxa"/>
        </w:trPr>
        <w:tc>
          <w:tcPr>
            <w:tcW w:w="0" w:type="auto"/>
            <w:shd w:val="clear" w:color="auto" w:fill="auto"/>
          </w:tcPr>
          <w:p w14:paraId="1D749481" w14:textId="77777777" w:rsidR="00540191" w:rsidRDefault="00540191" w:rsidP="006832AA">
            <w:pPr>
              <w:pStyle w:val="Itemlevel1"/>
              <w:tabs>
                <w:tab w:val="clear" w:pos="1134"/>
                <w:tab w:val="left" w:pos="952"/>
              </w:tabs>
              <w:spacing w:before="0"/>
              <w:rPr>
                <w:sz w:val="22"/>
                <w:szCs w:val="22"/>
              </w:rPr>
            </w:pPr>
          </w:p>
        </w:tc>
        <w:tc>
          <w:tcPr>
            <w:tcW w:w="8825" w:type="dxa"/>
            <w:shd w:val="clear" w:color="auto" w:fill="auto"/>
          </w:tcPr>
          <w:p w14:paraId="1C71D82E" w14:textId="6B37BB87" w:rsidR="00AA49B0" w:rsidRDefault="00AA49B0" w:rsidP="00082469">
            <w:pPr>
              <w:pStyle w:val="Itemlevel1"/>
              <w:tabs>
                <w:tab w:val="clear" w:pos="1134"/>
                <w:tab w:val="left" w:pos="952"/>
                <w:tab w:val="left" w:pos="1428"/>
              </w:tabs>
              <w:spacing w:before="0"/>
              <w:rPr>
                <w:bCs/>
                <w:sz w:val="22"/>
                <w:szCs w:val="22"/>
              </w:rPr>
            </w:pPr>
          </w:p>
        </w:tc>
      </w:tr>
      <w:tr w:rsidR="00A93CDF" w:rsidRPr="00745FC5" w14:paraId="7B10B5C2" w14:textId="77777777" w:rsidTr="00A11EC3">
        <w:trPr>
          <w:gridAfter w:val="1"/>
          <w:wAfter w:w="6095" w:type="dxa"/>
          <w:trHeight w:val="36"/>
        </w:trPr>
        <w:tc>
          <w:tcPr>
            <w:tcW w:w="1064" w:type="dxa"/>
            <w:shd w:val="clear" w:color="auto" w:fill="auto"/>
          </w:tcPr>
          <w:p w14:paraId="12CB09D5" w14:textId="66B332A2" w:rsidR="006832AA" w:rsidRPr="00745FC5" w:rsidRDefault="006832AA" w:rsidP="006832AA">
            <w:pPr>
              <w:pStyle w:val="Itemlevel1"/>
              <w:tabs>
                <w:tab w:val="clear" w:pos="1134"/>
                <w:tab w:val="left" w:pos="952"/>
              </w:tabs>
              <w:spacing w:before="0"/>
              <w:rPr>
                <w:sz w:val="22"/>
                <w:szCs w:val="22"/>
              </w:rPr>
            </w:pPr>
            <w:r>
              <w:rPr>
                <w:sz w:val="22"/>
                <w:szCs w:val="22"/>
              </w:rPr>
              <w:t>21/PC/</w:t>
            </w:r>
            <w:r w:rsidR="00082469">
              <w:rPr>
                <w:sz w:val="22"/>
                <w:szCs w:val="22"/>
              </w:rPr>
              <w:t>31</w:t>
            </w:r>
          </w:p>
        </w:tc>
        <w:tc>
          <w:tcPr>
            <w:tcW w:w="8825" w:type="dxa"/>
            <w:shd w:val="clear" w:color="auto" w:fill="auto"/>
          </w:tcPr>
          <w:p w14:paraId="1244F8FD" w14:textId="1AA17F38" w:rsidR="006832AA" w:rsidRPr="00745FC5" w:rsidRDefault="006832AA" w:rsidP="006832AA">
            <w:pPr>
              <w:pStyle w:val="Itemlevel1"/>
              <w:tabs>
                <w:tab w:val="clear" w:pos="1134"/>
                <w:tab w:val="left" w:pos="952"/>
                <w:tab w:val="left" w:pos="1428"/>
              </w:tabs>
              <w:spacing w:before="0"/>
              <w:ind w:left="483" w:hanging="483"/>
              <w:rPr>
                <w:bCs/>
                <w:sz w:val="22"/>
                <w:szCs w:val="22"/>
              </w:rPr>
            </w:pPr>
            <w:r w:rsidRPr="00745FC5">
              <w:rPr>
                <w:b/>
                <w:bCs/>
                <w:sz w:val="22"/>
                <w:szCs w:val="22"/>
              </w:rPr>
              <w:t>Date of Next Meeting</w:t>
            </w:r>
            <w:r w:rsidRPr="00745FC5">
              <w:rPr>
                <w:sz w:val="22"/>
                <w:szCs w:val="22"/>
              </w:rPr>
              <w:t xml:space="preserve">:  </w:t>
            </w:r>
            <w:r w:rsidR="0038463C">
              <w:rPr>
                <w:sz w:val="22"/>
                <w:szCs w:val="22"/>
              </w:rPr>
              <w:t>1 April</w:t>
            </w:r>
            <w:r>
              <w:rPr>
                <w:sz w:val="22"/>
                <w:szCs w:val="22"/>
              </w:rPr>
              <w:t xml:space="preserve"> </w:t>
            </w:r>
            <w:r w:rsidRPr="00745FC5">
              <w:rPr>
                <w:sz w:val="22"/>
                <w:szCs w:val="22"/>
              </w:rPr>
              <w:t>202</w:t>
            </w:r>
            <w:r>
              <w:rPr>
                <w:sz w:val="22"/>
                <w:szCs w:val="22"/>
              </w:rPr>
              <w:t xml:space="preserve">1 via Zoom </w:t>
            </w:r>
          </w:p>
        </w:tc>
      </w:tr>
      <w:tr w:rsidR="00A93CDF" w:rsidRPr="00745FC5" w14:paraId="004F8F6C" w14:textId="77777777" w:rsidTr="00A02B69">
        <w:tc>
          <w:tcPr>
            <w:tcW w:w="0" w:type="auto"/>
            <w:shd w:val="clear" w:color="auto" w:fill="auto"/>
          </w:tcPr>
          <w:p w14:paraId="4B19C7FD" w14:textId="77777777" w:rsidR="006832AA" w:rsidRPr="00745FC5" w:rsidRDefault="006832AA" w:rsidP="006832AA">
            <w:pPr>
              <w:pStyle w:val="Itemlevel1"/>
              <w:tabs>
                <w:tab w:val="clear" w:pos="1134"/>
                <w:tab w:val="left" w:pos="952"/>
              </w:tabs>
              <w:spacing w:before="0"/>
              <w:rPr>
                <w:sz w:val="22"/>
                <w:szCs w:val="22"/>
              </w:rPr>
            </w:pPr>
          </w:p>
        </w:tc>
        <w:tc>
          <w:tcPr>
            <w:tcW w:w="14920" w:type="dxa"/>
            <w:gridSpan w:val="2"/>
            <w:shd w:val="clear" w:color="auto" w:fill="auto"/>
          </w:tcPr>
          <w:p w14:paraId="371A2022" w14:textId="77777777" w:rsidR="006832AA" w:rsidRPr="00745FC5" w:rsidRDefault="006832AA" w:rsidP="006832AA">
            <w:pPr>
              <w:pStyle w:val="Itemlevel1"/>
              <w:tabs>
                <w:tab w:val="clear" w:pos="1134"/>
                <w:tab w:val="left" w:pos="952"/>
                <w:tab w:val="left" w:pos="1428"/>
              </w:tabs>
              <w:spacing w:before="0"/>
              <w:rPr>
                <w:sz w:val="22"/>
                <w:szCs w:val="22"/>
              </w:rPr>
            </w:pPr>
          </w:p>
        </w:tc>
      </w:tr>
    </w:tbl>
    <w:p w14:paraId="6A9E3464" w14:textId="2997A9C6" w:rsidR="00C65E6C" w:rsidRDefault="003C1942" w:rsidP="00540191">
      <w:pPr>
        <w:pStyle w:val="Itemlevel1"/>
        <w:tabs>
          <w:tab w:val="left" w:pos="1701"/>
        </w:tabs>
        <w:spacing w:before="0"/>
        <w:rPr>
          <w:i/>
          <w:sz w:val="22"/>
          <w:szCs w:val="22"/>
        </w:rPr>
      </w:pPr>
      <w:r w:rsidRPr="00745FC5">
        <w:rPr>
          <w:i/>
          <w:sz w:val="22"/>
          <w:szCs w:val="22"/>
        </w:rPr>
        <w:t xml:space="preserve">The meeting ended at </w:t>
      </w:r>
      <w:r w:rsidR="00FD07A0">
        <w:rPr>
          <w:i/>
          <w:sz w:val="22"/>
          <w:szCs w:val="22"/>
        </w:rPr>
        <w:t>2</w:t>
      </w:r>
      <w:r w:rsidR="00540191">
        <w:rPr>
          <w:i/>
          <w:sz w:val="22"/>
          <w:szCs w:val="22"/>
        </w:rPr>
        <w:t>2:10</w:t>
      </w:r>
    </w:p>
    <w:p w14:paraId="3A58E05B" w14:textId="7EA3CB36" w:rsidR="00A11EC3" w:rsidRDefault="00A11EC3" w:rsidP="00540191">
      <w:pPr>
        <w:pStyle w:val="Itemlevel1"/>
        <w:tabs>
          <w:tab w:val="left" w:pos="1701"/>
        </w:tabs>
        <w:spacing w:before="0"/>
        <w:rPr>
          <w:i/>
          <w:sz w:val="22"/>
          <w:szCs w:val="22"/>
        </w:rPr>
      </w:pPr>
    </w:p>
    <w:p w14:paraId="6CB7D3BF" w14:textId="77777777" w:rsidR="00A11EC3" w:rsidRDefault="00A11EC3" w:rsidP="00540191">
      <w:pPr>
        <w:pStyle w:val="Itemlevel1"/>
        <w:tabs>
          <w:tab w:val="left" w:pos="1701"/>
        </w:tabs>
        <w:spacing w:before="0"/>
        <w:rPr>
          <w:b/>
        </w:rPr>
      </w:pPr>
    </w:p>
    <w:p w14:paraId="524CD56E" w14:textId="77777777" w:rsidR="008766F8" w:rsidRPr="00D217A5" w:rsidRDefault="008766F8" w:rsidP="00241127">
      <w:pPr>
        <w:pStyle w:val="Itemlevel1"/>
        <w:tabs>
          <w:tab w:val="left" w:pos="1701"/>
        </w:tabs>
        <w:ind w:left="1134" w:hanging="1134"/>
        <w:rPr>
          <w:b/>
        </w:rPr>
      </w:pPr>
      <w:r w:rsidRPr="00F84905">
        <w:rPr>
          <w:b/>
        </w:rPr>
        <w:t>Action poi</w:t>
      </w:r>
      <w:r w:rsidR="003B179D">
        <w:rPr>
          <w:b/>
        </w:rPr>
        <w:t>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6605"/>
        <w:gridCol w:w="1942"/>
      </w:tblGrid>
      <w:tr w:rsidR="0010083F" w:rsidRPr="005235DF" w14:paraId="2D611A1F" w14:textId="77777777" w:rsidTr="000B3975">
        <w:tc>
          <w:tcPr>
            <w:tcW w:w="985" w:type="dxa"/>
            <w:shd w:val="clear" w:color="auto" w:fill="auto"/>
          </w:tcPr>
          <w:p w14:paraId="68A4CA34" w14:textId="77777777" w:rsidR="008766F8" w:rsidRPr="005235DF" w:rsidRDefault="008766F8" w:rsidP="00241127">
            <w:pPr>
              <w:pStyle w:val="Itemlevel1"/>
              <w:tabs>
                <w:tab w:val="clear" w:pos="1134"/>
                <w:tab w:val="left" w:pos="952"/>
                <w:tab w:val="left" w:pos="1428"/>
              </w:tabs>
              <w:spacing w:before="100"/>
              <w:rPr>
                <w:b/>
              </w:rPr>
            </w:pPr>
            <w:r w:rsidRPr="005235DF">
              <w:rPr>
                <w:b/>
              </w:rPr>
              <w:t>Ref:</w:t>
            </w:r>
          </w:p>
        </w:tc>
        <w:tc>
          <w:tcPr>
            <w:tcW w:w="6783" w:type="dxa"/>
            <w:shd w:val="clear" w:color="auto" w:fill="auto"/>
          </w:tcPr>
          <w:p w14:paraId="14EE26A7" w14:textId="77777777" w:rsidR="008766F8" w:rsidRPr="005235DF" w:rsidRDefault="008766F8" w:rsidP="00241127">
            <w:pPr>
              <w:pStyle w:val="Itemlevel1"/>
              <w:tabs>
                <w:tab w:val="clear" w:pos="1134"/>
                <w:tab w:val="left" w:pos="952"/>
                <w:tab w:val="left" w:pos="1428"/>
              </w:tabs>
              <w:spacing w:before="100"/>
              <w:rPr>
                <w:b/>
              </w:rPr>
            </w:pPr>
            <w:r w:rsidRPr="005235DF">
              <w:rPr>
                <w:b/>
              </w:rPr>
              <w:t>Action:</w:t>
            </w:r>
          </w:p>
        </w:tc>
        <w:tc>
          <w:tcPr>
            <w:tcW w:w="1981" w:type="dxa"/>
            <w:shd w:val="clear" w:color="auto" w:fill="auto"/>
          </w:tcPr>
          <w:p w14:paraId="0F4D8E84" w14:textId="77777777" w:rsidR="008766F8" w:rsidRPr="005235DF" w:rsidRDefault="008766F8" w:rsidP="00241127">
            <w:pPr>
              <w:pStyle w:val="Itemlevel1"/>
              <w:tabs>
                <w:tab w:val="clear" w:pos="1134"/>
                <w:tab w:val="left" w:pos="952"/>
                <w:tab w:val="left" w:pos="1428"/>
              </w:tabs>
              <w:spacing w:before="100"/>
              <w:rPr>
                <w:b/>
              </w:rPr>
            </w:pPr>
            <w:r w:rsidRPr="005235DF">
              <w:rPr>
                <w:b/>
              </w:rPr>
              <w:t>By whom:</w:t>
            </w:r>
          </w:p>
        </w:tc>
      </w:tr>
      <w:tr w:rsidR="00975B8B" w:rsidRPr="0049655D" w14:paraId="3FD7FD34" w14:textId="77777777" w:rsidTr="000B3975">
        <w:tc>
          <w:tcPr>
            <w:tcW w:w="985" w:type="dxa"/>
            <w:shd w:val="clear" w:color="auto" w:fill="auto"/>
          </w:tcPr>
          <w:p w14:paraId="0133EBA3" w14:textId="77777777" w:rsidR="00975B8B" w:rsidRDefault="00975B8B" w:rsidP="00975B8B">
            <w:pPr>
              <w:pStyle w:val="Itemlevel1"/>
              <w:tabs>
                <w:tab w:val="clear" w:pos="1134"/>
                <w:tab w:val="left" w:pos="952"/>
                <w:tab w:val="left" w:pos="1428"/>
              </w:tabs>
              <w:spacing w:before="0"/>
            </w:pPr>
            <w:r>
              <w:t>27.1.5</w:t>
            </w:r>
          </w:p>
        </w:tc>
        <w:tc>
          <w:tcPr>
            <w:tcW w:w="6783" w:type="dxa"/>
            <w:shd w:val="clear" w:color="auto" w:fill="auto"/>
          </w:tcPr>
          <w:p w14:paraId="1AEF7067" w14:textId="75F18C78" w:rsidR="00975B8B" w:rsidRDefault="00975B8B" w:rsidP="00975B8B">
            <w:pPr>
              <w:pStyle w:val="Itemlevel1"/>
              <w:tabs>
                <w:tab w:val="clear" w:pos="1134"/>
                <w:tab w:val="left" w:pos="952"/>
                <w:tab w:val="left" w:pos="1428"/>
              </w:tabs>
              <w:spacing w:before="0"/>
            </w:pPr>
            <w:r>
              <w:t>Speeding</w:t>
            </w:r>
            <w:r w:rsidR="00CE2711">
              <w:t xml:space="preserve"> </w:t>
            </w:r>
            <w:r w:rsidR="00310831">
              <w:t xml:space="preserve">Issues in parish to be reviewed after lockdown. </w:t>
            </w:r>
          </w:p>
          <w:p w14:paraId="7E9CD841" w14:textId="385C5123" w:rsidR="00CE2711" w:rsidRDefault="00CE2711" w:rsidP="00975B8B">
            <w:pPr>
              <w:pStyle w:val="Itemlevel1"/>
              <w:tabs>
                <w:tab w:val="clear" w:pos="1134"/>
                <w:tab w:val="left" w:pos="952"/>
                <w:tab w:val="left" w:pos="1428"/>
              </w:tabs>
              <w:spacing w:before="0"/>
            </w:pPr>
            <w:r>
              <w:t>Clerk to write letter to Cllr Boyer authorizing him to travel to change batteries in the SID</w:t>
            </w:r>
            <w:r w:rsidR="000D32DA">
              <w:t>s</w:t>
            </w:r>
            <w:r>
              <w:t xml:space="preserve">. </w:t>
            </w:r>
          </w:p>
          <w:p w14:paraId="12EEDA46" w14:textId="6E8B08BD" w:rsidR="00CE2711" w:rsidRPr="00A47997" w:rsidRDefault="00CE2711" w:rsidP="00975B8B">
            <w:pPr>
              <w:pStyle w:val="Itemlevel1"/>
              <w:tabs>
                <w:tab w:val="clear" w:pos="1134"/>
                <w:tab w:val="left" w:pos="952"/>
                <w:tab w:val="left" w:pos="1428"/>
              </w:tabs>
              <w:spacing w:before="0"/>
              <w:rPr>
                <w:lang w:val="en-GB"/>
              </w:rPr>
            </w:pPr>
            <w:r>
              <w:t>Cllr. Boyer to write article on speeding for newsletter prior to Police commissioner elections in May 2021</w:t>
            </w:r>
          </w:p>
        </w:tc>
        <w:tc>
          <w:tcPr>
            <w:tcW w:w="1981" w:type="dxa"/>
            <w:shd w:val="clear" w:color="auto" w:fill="auto"/>
          </w:tcPr>
          <w:p w14:paraId="0970925B" w14:textId="77777777" w:rsidR="00975B8B" w:rsidRDefault="00CE2711" w:rsidP="00975B8B">
            <w:pPr>
              <w:pStyle w:val="Itemlevel1"/>
              <w:tabs>
                <w:tab w:val="clear" w:pos="1134"/>
                <w:tab w:val="left" w:pos="952"/>
                <w:tab w:val="left" w:pos="1428"/>
              </w:tabs>
              <w:spacing w:before="0"/>
            </w:pPr>
            <w:r>
              <w:t>Cllr. Lias</w:t>
            </w:r>
          </w:p>
          <w:p w14:paraId="02CFE913" w14:textId="77777777" w:rsidR="00CE2711" w:rsidRDefault="00CE2711" w:rsidP="00975B8B">
            <w:pPr>
              <w:pStyle w:val="Itemlevel1"/>
              <w:tabs>
                <w:tab w:val="clear" w:pos="1134"/>
                <w:tab w:val="left" w:pos="952"/>
                <w:tab w:val="left" w:pos="1428"/>
              </w:tabs>
              <w:spacing w:before="0"/>
            </w:pPr>
            <w:r>
              <w:t xml:space="preserve">Clerk </w:t>
            </w:r>
          </w:p>
          <w:p w14:paraId="4933CEC4" w14:textId="77777777" w:rsidR="00CE2711" w:rsidRDefault="00CE2711" w:rsidP="00975B8B">
            <w:pPr>
              <w:pStyle w:val="Itemlevel1"/>
              <w:tabs>
                <w:tab w:val="clear" w:pos="1134"/>
                <w:tab w:val="left" w:pos="952"/>
                <w:tab w:val="left" w:pos="1428"/>
              </w:tabs>
              <w:spacing w:before="0"/>
            </w:pPr>
          </w:p>
          <w:p w14:paraId="70386DC4" w14:textId="16084885" w:rsidR="00CE2711" w:rsidRDefault="00CE2711" w:rsidP="00975B8B">
            <w:pPr>
              <w:pStyle w:val="Itemlevel1"/>
              <w:tabs>
                <w:tab w:val="clear" w:pos="1134"/>
                <w:tab w:val="left" w:pos="952"/>
                <w:tab w:val="left" w:pos="1428"/>
              </w:tabs>
              <w:spacing w:before="0"/>
            </w:pPr>
            <w:r>
              <w:t xml:space="preserve">Cllr. Boyer </w:t>
            </w:r>
          </w:p>
        </w:tc>
      </w:tr>
      <w:tr w:rsidR="00975B8B" w:rsidRPr="0049655D" w14:paraId="511A1B6C" w14:textId="77777777" w:rsidTr="000B3975">
        <w:tc>
          <w:tcPr>
            <w:tcW w:w="985" w:type="dxa"/>
            <w:shd w:val="clear" w:color="auto" w:fill="auto"/>
          </w:tcPr>
          <w:p w14:paraId="5C197740" w14:textId="77777777" w:rsidR="00975B8B" w:rsidRDefault="00975B8B" w:rsidP="00975B8B">
            <w:pPr>
              <w:pStyle w:val="Itemlevel1"/>
              <w:tabs>
                <w:tab w:val="clear" w:pos="1134"/>
                <w:tab w:val="left" w:pos="952"/>
                <w:tab w:val="left" w:pos="1428"/>
              </w:tabs>
              <w:spacing w:before="0"/>
            </w:pPr>
            <w:r>
              <w:t xml:space="preserve">88.2 </w:t>
            </w:r>
          </w:p>
        </w:tc>
        <w:tc>
          <w:tcPr>
            <w:tcW w:w="6783" w:type="dxa"/>
            <w:shd w:val="clear" w:color="auto" w:fill="auto"/>
          </w:tcPr>
          <w:p w14:paraId="5800B767" w14:textId="4A8D89E5" w:rsidR="00975B8B" w:rsidRPr="00E06E87" w:rsidRDefault="00310831" w:rsidP="00975B8B">
            <w:pPr>
              <w:tabs>
                <w:tab w:val="left" w:pos="1222"/>
              </w:tabs>
              <w:rPr>
                <w:rFonts w:ascii="Calibri" w:hAnsi="Calibri" w:cs="Calibri"/>
              </w:rPr>
            </w:pPr>
            <w:r w:rsidRPr="00E06E87">
              <w:rPr>
                <w:rFonts w:ascii="Calibri" w:hAnsi="Calibri" w:cs="Calibri"/>
                <w:bCs/>
                <w:lang w:val="en-GB"/>
              </w:rPr>
              <w:t>Motion to be instructed to collate evidence of speeding on Hollow Lane to enable a formal request to change the speed limit to be submitted to WBC</w:t>
            </w:r>
            <w:r w:rsidR="007524E7">
              <w:rPr>
                <w:rFonts w:ascii="Calibri" w:hAnsi="Calibri" w:cs="Calibri"/>
                <w:bCs/>
                <w:lang w:val="en-GB"/>
              </w:rPr>
              <w:t xml:space="preserve"> once pandemic restrictions are eased. </w:t>
            </w:r>
          </w:p>
        </w:tc>
        <w:tc>
          <w:tcPr>
            <w:tcW w:w="1981" w:type="dxa"/>
            <w:shd w:val="clear" w:color="auto" w:fill="auto"/>
          </w:tcPr>
          <w:p w14:paraId="2E88CC80" w14:textId="77777777" w:rsidR="00975B8B" w:rsidRDefault="00975B8B" w:rsidP="00975B8B">
            <w:pPr>
              <w:pStyle w:val="Itemlevel1"/>
              <w:tabs>
                <w:tab w:val="clear" w:pos="1134"/>
                <w:tab w:val="left" w:pos="952"/>
                <w:tab w:val="left" w:pos="1428"/>
              </w:tabs>
              <w:spacing w:before="0"/>
            </w:pPr>
            <w:r>
              <w:t xml:space="preserve">Clerk </w:t>
            </w:r>
          </w:p>
        </w:tc>
      </w:tr>
      <w:tr w:rsidR="00975B8B" w:rsidRPr="0049655D" w14:paraId="2F7F9BF3" w14:textId="77777777" w:rsidTr="000B3975">
        <w:tc>
          <w:tcPr>
            <w:tcW w:w="985" w:type="dxa"/>
            <w:shd w:val="clear" w:color="auto" w:fill="auto"/>
          </w:tcPr>
          <w:p w14:paraId="12C3C1A3" w14:textId="77777777" w:rsidR="00975B8B" w:rsidRDefault="00975B8B" w:rsidP="00975B8B">
            <w:pPr>
              <w:pStyle w:val="Itemlevel1"/>
              <w:tabs>
                <w:tab w:val="clear" w:pos="1134"/>
                <w:tab w:val="left" w:pos="952"/>
                <w:tab w:val="left" w:pos="1428"/>
              </w:tabs>
              <w:spacing w:before="0"/>
            </w:pPr>
            <w:bookmarkStart w:id="0" w:name="_Hlk34212653"/>
            <w:r>
              <w:t>90.0</w:t>
            </w:r>
          </w:p>
        </w:tc>
        <w:tc>
          <w:tcPr>
            <w:tcW w:w="6783" w:type="dxa"/>
            <w:shd w:val="clear" w:color="auto" w:fill="auto"/>
          </w:tcPr>
          <w:p w14:paraId="7AE857C3" w14:textId="5FEA19EE" w:rsidR="00975B8B" w:rsidRPr="00E06E87" w:rsidRDefault="00975B8B" w:rsidP="00975B8B">
            <w:pPr>
              <w:pStyle w:val="Itemlevel1"/>
              <w:tabs>
                <w:tab w:val="clear" w:pos="1134"/>
                <w:tab w:val="center" w:pos="2757"/>
              </w:tabs>
              <w:spacing w:before="0"/>
            </w:pPr>
            <w:r w:rsidRPr="00E06E87">
              <w:t xml:space="preserve">Cllr James to produce text regarding our legal framework to place in our Standing Orders regarding our procedure for contracts and work orders – deferred </w:t>
            </w:r>
            <w:r w:rsidR="000D32DA">
              <w:t xml:space="preserve">to March F&amp;GP. </w:t>
            </w:r>
          </w:p>
        </w:tc>
        <w:tc>
          <w:tcPr>
            <w:tcW w:w="1981" w:type="dxa"/>
            <w:shd w:val="clear" w:color="auto" w:fill="auto"/>
          </w:tcPr>
          <w:p w14:paraId="3E7BD3F8" w14:textId="77777777" w:rsidR="00975B8B" w:rsidRPr="00395995" w:rsidRDefault="00975B8B" w:rsidP="00975B8B">
            <w:pPr>
              <w:pStyle w:val="Itemlevel1"/>
              <w:tabs>
                <w:tab w:val="clear" w:pos="1134"/>
                <w:tab w:val="left" w:pos="952"/>
                <w:tab w:val="left" w:pos="1428"/>
              </w:tabs>
              <w:spacing w:before="0"/>
            </w:pPr>
            <w:r>
              <w:t xml:space="preserve">Cllr. James </w:t>
            </w:r>
          </w:p>
        </w:tc>
      </w:tr>
      <w:tr w:rsidR="008723EC" w:rsidRPr="001D7BB1" w14:paraId="1B8A24BE" w14:textId="77777777" w:rsidTr="000B3975">
        <w:tc>
          <w:tcPr>
            <w:tcW w:w="985" w:type="dxa"/>
            <w:shd w:val="clear" w:color="auto" w:fill="auto"/>
          </w:tcPr>
          <w:p w14:paraId="1DEFA5C8" w14:textId="203024F5" w:rsidR="008723EC" w:rsidRDefault="008723EC" w:rsidP="002967C7">
            <w:pPr>
              <w:pStyle w:val="Itemlevel1"/>
              <w:tabs>
                <w:tab w:val="clear" w:pos="1134"/>
                <w:tab w:val="left" w:pos="952"/>
                <w:tab w:val="left" w:pos="1428"/>
              </w:tabs>
              <w:spacing w:before="0"/>
            </w:pPr>
            <w:bookmarkStart w:id="1" w:name="_Hlk47624264"/>
            <w:r>
              <w:t>16.1.2</w:t>
            </w:r>
          </w:p>
        </w:tc>
        <w:tc>
          <w:tcPr>
            <w:tcW w:w="6783" w:type="dxa"/>
            <w:shd w:val="clear" w:color="auto" w:fill="auto"/>
          </w:tcPr>
          <w:p w14:paraId="0DB7B710" w14:textId="776C34B6" w:rsidR="008723EC" w:rsidRPr="008723EC" w:rsidRDefault="008723EC" w:rsidP="002967C7">
            <w:pPr>
              <w:pStyle w:val="Itemlevel1"/>
              <w:tabs>
                <w:tab w:val="clear" w:pos="1134"/>
                <w:tab w:val="left" w:pos="952"/>
                <w:tab w:val="left" w:pos="1428"/>
              </w:tabs>
              <w:spacing w:before="0"/>
            </w:pPr>
            <w:r w:rsidRPr="008723EC">
              <w:rPr>
                <w:rFonts w:cs="Calibri"/>
                <w:lang w:val="en-GB"/>
              </w:rPr>
              <w:t xml:space="preserve">In respect of Parker Close, </w:t>
            </w:r>
            <w:r w:rsidR="000D32DA">
              <w:rPr>
                <w:rFonts w:cs="Calibri"/>
                <w:lang w:val="en-GB"/>
              </w:rPr>
              <w:t xml:space="preserve">Deputy </w:t>
            </w:r>
            <w:r w:rsidRPr="008723EC">
              <w:rPr>
                <w:rFonts w:cs="Calibri"/>
                <w:lang w:val="en-GB"/>
              </w:rPr>
              <w:t>Clerk to write to enforcements to support the action taken and request that the same action be taken at Teal Grove where protected hedgerow had also been removed.</w:t>
            </w:r>
          </w:p>
        </w:tc>
        <w:tc>
          <w:tcPr>
            <w:tcW w:w="1981" w:type="dxa"/>
            <w:shd w:val="clear" w:color="auto" w:fill="auto"/>
          </w:tcPr>
          <w:p w14:paraId="5BF68646" w14:textId="67C81D45" w:rsidR="008723EC" w:rsidRDefault="00DD5A28" w:rsidP="002967C7">
            <w:pPr>
              <w:pStyle w:val="Itemlevel1"/>
              <w:tabs>
                <w:tab w:val="clear" w:pos="1134"/>
                <w:tab w:val="left" w:pos="952"/>
                <w:tab w:val="left" w:pos="1428"/>
              </w:tabs>
              <w:spacing w:before="0"/>
            </w:pPr>
            <w:r>
              <w:t xml:space="preserve">Deputy </w:t>
            </w:r>
            <w:r w:rsidR="008723EC">
              <w:t xml:space="preserve">Clerk </w:t>
            </w:r>
          </w:p>
        </w:tc>
      </w:tr>
      <w:tr w:rsidR="008723EC" w:rsidRPr="001D7BB1" w14:paraId="091A9AC6" w14:textId="77777777" w:rsidTr="008723EC">
        <w:trPr>
          <w:trHeight w:val="42"/>
        </w:trPr>
        <w:tc>
          <w:tcPr>
            <w:tcW w:w="985" w:type="dxa"/>
            <w:shd w:val="clear" w:color="auto" w:fill="auto"/>
          </w:tcPr>
          <w:p w14:paraId="4722B602" w14:textId="12988CD5" w:rsidR="008723EC" w:rsidRDefault="008723EC" w:rsidP="002967C7">
            <w:pPr>
              <w:pStyle w:val="Itemlevel1"/>
              <w:tabs>
                <w:tab w:val="clear" w:pos="1134"/>
                <w:tab w:val="left" w:pos="952"/>
                <w:tab w:val="left" w:pos="1428"/>
              </w:tabs>
              <w:spacing w:before="0"/>
            </w:pPr>
            <w:r>
              <w:t>16.1.3</w:t>
            </w:r>
          </w:p>
        </w:tc>
        <w:tc>
          <w:tcPr>
            <w:tcW w:w="6783" w:type="dxa"/>
            <w:shd w:val="clear" w:color="auto" w:fill="auto"/>
          </w:tcPr>
          <w:p w14:paraId="2F556558" w14:textId="77777777" w:rsidR="008723EC" w:rsidRDefault="008723EC" w:rsidP="002967C7">
            <w:pPr>
              <w:pStyle w:val="Itemlevel1"/>
              <w:tabs>
                <w:tab w:val="clear" w:pos="1134"/>
                <w:tab w:val="left" w:pos="952"/>
                <w:tab w:val="left" w:pos="1428"/>
              </w:tabs>
              <w:spacing w:before="0"/>
              <w:rPr>
                <w:rFonts w:cs="Calibri"/>
                <w:bCs/>
              </w:rPr>
            </w:pPr>
            <w:proofErr w:type="spellStart"/>
            <w:r w:rsidRPr="008723EC">
              <w:rPr>
                <w:rFonts w:cs="Calibri"/>
                <w:bCs/>
              </w:rPr>
              <w:t>Harwin</w:t>
            </w:r>
            <w:proofErr w:type="spellEnd"/>
            <w:r w:rsidRPr="008723EC">
              <w:rPr>
                <w:rFonts w:cs="Calibri"/>
                <w:bCs/>
              </w:rPr>
              <w:t>, Chapel Lane</w:t>
            </w:r>
            <w:r w:rsidR="007524E7">
              <w:rPr>
                <w:rFonts w:cs="Calibri"/>
                <w:bCs/>
              </w:rPr>
              <w:t xml:space="preserve">: </w:t>
            </w:r>
            <w:r w:rsidRPr="008723EC">
              <w:rPr>
                <w:rFonts w:cs="Calibri"/>
                <w:bCs/>
              </w:rPr>
              <w:t xml:space="preserve"> </w:t>
            </w:r>
          </w:p>
          <w:p w14:paraId="666A3126" w14:textId="77777777" w:rsidR="007524E7" w:rsidRDefault="007524E7" w:rsidP="002967C7">
            <w:pPr>
              <w:pStyle w:val="Itemlevel1"/>
              <w:tabs>
                <w:tab w:val="clear" w:pos="1134"/>
                <w:tab w:val="left" w:pos="952"/>
                <w:tab w:val="left" w:pos="1428"/>
              </w:tabs>
              <w:spacing w:before="0"/>
              <w:rPr>
                <w:bCs/>
              </w:rPr>
            </w:pPr>
            <w:r>
              <w:rPr>
                <w:bCs/>
              </w:rPr>
              <w:t xml:space="preserve">Cllr. Boyer to put together a report on the planning application for the next P&amp;H meeting. </w:t>
            </w:r>
          </w:p>
          <w:p w14:paraId="19AD4697" w14:textId="2E2A1E11" w:rsidR="007524E7" w:rsidRPr="008723EC" w:rsidRDefault="000D32DA" w:rsidP="002967C7">
            <w:pPr>
              <w:pStyle w:val="Itemlevel1"/>
              <w:tabs>
                <w:tab w:val="clear" w:pos="1134"/>
                <w:tab w:val="left" w:pos="952"/>
                <w:tab w:val="left" w:pos="1428"/>
              </w:tabs>
              <w:spacing w:before="0"/>
            </w:pPr>
            <w:r>
              <w:t xml:space="preserve">Deputy </w:t>
            </w:r>
            <w:r w:rsidR="007524E7">
              <w:t xml:space="preserve">Clerk to contact enforcements to find out if they have been involved with the matter. </w:t>
            </w:r>
          </w:p>
        </w:tc>
        <w:tc>
          <w:tcPr>
            <w:tcW w:w="1981" w:type="dxa"/>
            <w:shd w:val="clear" w:color="auto" w:fill="auto"/>
          </w:tcPr>
          <w:p w14:paraId="38B4FCFB" w14:textId="77777777" w:rsidR="008723EC" w:rsidRDefault="008723EC" w:rsidP="002967C7">
            <w:pPr>
              <w:pStyle w:val="Itemlevel1"/>
              <w:tabs>
                <w:tab w:val="clear" w:pos="1134"/>
                <w:tab w:val="left" w:pos="952"/>
                <w:tab w:val="left" w:pos="1428"/>
              </w:tabs>
              <w:spacing w:before="0"/>
            </w:pPr>
          </w:p>
          <w:p w14:paraId="0B01654E" w14:textId="77777777" w:rsidR="007524E7" w:rsidRDefault="007524E7" w:rsidP="002967C7">
            <w:pPr>
              <w:pStyle w:val="Itemlevel1"/>
              <w:tabs>
                <w:tab w:val="clear" w:pos="1134"/>
                <w:tab w:val="left" w:pos="952"/>
                <w:tab w:val="left" w:pos="1428"/>
              </w:tabs>
              <w:spacing w:before="0"/>
            </w:pPr>
            <w:r>
              <w:t xml:space="preserve">Cllr. Boyer </w:t>
            </w:r>
          </w:p>
          <w:p w14:paraId="180A253F" w14:textId="77777777" w:rsidR="007524E7" w:rsidRDefault="007524E7" w:rsidP="002967C7">
            <w:pPr>
              <w:pStyle w:val="Itemlevel1"/>
              <w:tabs>
                <w:tab w:val="clear" w:pos="1134"/>
                <w:tab w:val="left" w:pos="952"/>
                <w:tab w:val="left" w:pos="1428"/>
              </w:tabs>
              <w:spacing w:before="0"/>
            </w:pPr>
          </w:p>
          <w:p w14:paraId="2779DCDC" w14:textId="1333DE89" w:rsidR="007524E7" w:rsidRDefault="000D32DA" w:rsidP="002967C7">
            <w:pPr>
              <w:pStyle w:val="Itemlevel1"/>
              <w:tabs>
                <w:tab w:val="clear" w:pos="1134"/>
                <w:tab w:val="left" w:pos="952"/>
                <w:tab w:val="left" w:pos="1428"/>
              </w:tabs>
              <w:spacing w:before="0"/>
            </w:pPr>
            <w:r>
              <w:t xml:space="preserve">Deputy </w:t>
            </w:r>
            <w:r w:rsidR="007524E7">
              <w:t>Clerk</w:t>
            </w:r>
          </w:p>
        </w:tc>
      </w:tr>
      <w:tr w:rsidR="008723EC" w:rsidRPr="001D7BB1" w14:paraId="6AD6C013" w14:textId="77777777" w:rsidTr="008723EC">
        <w:trPr>
          <w:trHeight w:val="42"/>
        </w:trPr>
        <w:tc>
          <w:tcPr>
            <w:tcW w:w="985" w:type="dxa"/>
            <w:shd w:val="clear" w:color="auto" w:fill="auto"/>
          </w:tcPr>
          <w:p w14:paraId="1BBFA178" w14:textId="52C3AA17" w:rsidR="008723EC" w:rsidRDefault="008723EC" w:rsidP="002967C7">
            <w:pPr>
              <w:pStyle w:val="Itemlevel1"/>
              <w:tabs>
                <w:tab w:val="clear" w:pos="1134"/>
                <w:tab w:val="left" w:pos="952"/>
                <w:tab w:val="left" w:pos="1428"/>
              </w:tabs>
              <w:spacing w:before="0"/>
            </w:pPr>
            <w:r>
              <w:t>18.3</w:t>
            </w:r>
          </w:p>
        </w:tc>
        <w:tc>
          <w:tcPr>
            <w:tcW w:w="6783" w:type="dxa"/>
            <w:shd w:val="clear" w:color="auto" w:fill="auto"/>
          </w:tcPr>
          <w:p w14:paraId="21A23D28" w14:textId="73C386EA" w:rsidR="008723EC" w:rsidRDefault="008723EC" w:rsidP="002967C7">
            <w:pPr>
              <w:pStyle w:val="Itemlevel1"/>
              <w:tabs>
                <w:tab w:val="clear" w:pos="1134"/>
                <w:tab w:val="left" w:pos="952"/>
                <w:tab w:val="left" w:pos="1428"/>
              </w:tabs>
              <w:spacing w:before="0"/>
              <w:rPr>
                <w:rFonts w:cs="Calibri"/>
                <w:bCs/>
              </w:rPr>
            </w:pPr>
            <w:r>
              <w:rPr>
                <w:rFonts w:cs="Calibri"/>
                <w:bCs/>
              </w:rPr>
              <w:t xml:space="preserve">Clerk to </w:t>
            </w:r>
            <w:r w:rsidR="009E132D">
              <w:rPr>
                <w:rFonts w:cs="Calibri"/>
                <w:bCs/>
              </w:rPr>
              <w:t>offer chevron</w:t>
            </w:r>
            <w:r>
              <w:rPr>
                <w:rFonts w:cs="Calibri"/>
                <w:bCs/>
              </w:rPr>
              <w:t xml:space="preserve"> banners to resident on Mortimer Lane in </w:t>
            </w:r>
            <w:proofErr w:type="spellStart"/>
            <w:r>
              <w:rPr>
                <w:rFonts w:cs="Calibri"/>
                <w:bCs/>
              </w:rPr>
              <w:t>Grazeley</w:t>
            </w:r>
            <w:proofErr w:type="spellEnd"/>
            <w:r w:rsidR="009E132D">
              <w:rPr>
                <w:rFonts w:cs="Calibri"/>
                <w:bCs/>
              </w:rPr>
              <w:t xml:space="preserve"> on basis that SPC will not accept responsibility for them. </w:t>
            </w:r>
          </w:p>
        </w:tc>
        <w:tc>
          <w:tcPr>
            <w:tcW w:w="1981" w:type="dxa"/>
            <w:shd w:val="clear" w:color="auto" w:fill="auto"/>
          </w:tcPr>
          <w:p w14:paraId="6810E2B9" w14:textId="4071DE7D" w:rsidR="008723EC" w:rsidRDefault="008723EC" w:rsidP="002967C7">
            <w:pPr>
              <w:pStyle w:val="Itemlevel1"/>
              <w:tabs>
                <w:tab w:val="clear" w:pos="1134"/>
                <w:tab w:val="left" w:pos="952"/>
                <w:tab w:val="left" w:pos="1428"/>
              </w:tabs>
              <w:spacing w:before="0"/>
            </w:pPr>
            <w:r>
              <w:t xml:space="preserve">Clerk </w:t>
            </w:r>
          </w:p>
        </w:tc>
      </w:tr>
      <w:tr w:rsidR="008723EC" w:rsidRPr="001D7BB1" w14:paraId="4F194657" w14:textId="77777777" w:rsidTr="008723EC">
        <w:trPr>
          <w:trHeight w:val="42"/>
        </w:trPr>
        <w:tc>
          <w:tcPr>
            <w:tcW w:w="985" w:type="dxa"/>
            <w:shd w:val="clear" w:color="auto" w:fill="auto"/>
          </w:tcPr>
          <w:p w14:paraId="144D195F" w14:textId="7B406B86" w:rsidR="008723EC" w:rsidRDefault="009E132D" w:rsidP="002967C7">
            <w:pPr>
              <w:pStyle w:val="Itemlevel1"/>
              <w:tabs>
                <w:tab w:val="clear" w:pos="1134"/>
                <w:tab w:val="left" w:pos="952"/>
                <w:tab w:val="left" w:pos="1428"/>
              </w:tabs>
              <w:spacing w:before="0"/>
            </w:pPr>
            <w:r>
              <w:t>27.3.3</w:t>
            </w:r>
          </w:p>
        </w:tc>
        <w:tc>
          <w:tcPr>
            <w:tcW w:w="6783" w:type="dxa"/>
            <w:shd w:val="clear" w:color="auto" w:fill="auto"/>
          </w:tcPr>
          <w:p w14:paraId="6CD31B17" w14:textId="5765FCA8" w:rsidR="008723EC" w:rsidRDefault="00E06E87" w:rsidP="002967C7">
            <w:pPr>
              <w:pStyle w:val="Itemlevel1"/>
              <w:tabs>
                <w:tab w:val="clear" w:pos="1134"/>
                <w:tab w:val="left" w:pos="952"/>
                <w:tab w:val="left" w:pos="1428"/>
              </w:tabs>
              <w:spacing w:before="0"/>
              <w:rPr>
                <w:rFonts w:cs="Calibri"/>
                <w:bCs/>
              </w:rPr>
            </w:pPr>
            <w:r>
              <w:rPr>
                <w:rFonts w:cs="Calibri"/>
                <w:bCs/>
              </w:rPr>
              <w:t xml:space="preserve">Clerk to </w:t>
            </w:r>
            <w:r w:rsidR="009E132D">
              <w:rPr>
                <w:rFonts w:cs="Calibri"/>
                <w:bCs/>
              </w:rPr>
              <w:t xml:space="preserve">speak with Nigel Frankland, </w:t>
            </w:r>
            <w:proofErr w:type="spellStart"/>
            <w:r w:rsidR="009E132D">
              <w:rPr>
                <w:rFonts w:cs="Calibri"/>
                <w:bCs/>
              </w:rPr>
              <w:t>UoR</w:t>
            </w:r>
            <w:proofErr w:type="spellEnd"/>
            <w:r w:rsidR="009E132D">
              <w:rPr>
                <w:rFonts w:cs="Calibri"/>
                <w:bCs/>
              </w:rPr>
              <w:t xml:space="preserve"> regarding the condition of footpath 17</w:t>
            </w:r>
          </w:p>
        </w:tc>
        <w:tc>
          <w:tcPr>
            <w:tcW w:w="1981" w:type="dxa"/>
            <w:shd w:val="clear" w:color="auto" w:fill="auto"/>
          </w:tcPr>
          <w:p w14:paraId="79C3296D" w14:textId="506DBA45" w:rsidR="008723EC" w:rsidRDefault="00E06E87" w:rsidP="002967C7">
            <w:pPr>
              <w:pStyle w:val="Itemlevel1"/>
              <w:tabs>
                <w:tab w:val="clear" w:pos="1134"/>
                <w:tab w:val="left" w:pos="952"/>
                <w:tab w:val="left" w:pos="1428"/>
              </w:tabs>
              <w:spacing w:before="0"/>
            </w:pPr>
            <w:r>
              <w:t>Clerk</w:t>
            </w:r>
          </w:p>
        </w:tc>
      </w:tr>
      <w:tr w:rsidR="00176B38" w:rsidRPr="001D7BB1" w14:paraId="0689D1D3" w14:textId="77777777" w:rsidTr="008723EC">
        <w:trPr>
          <w:trHeight w:val="42"/>
        </w:trPr>
        <w:tc>
          <w:tcPr>
            <w:tcW w:w="985" w:type="dxa"/>
            <w:shd w:val="clear" w:color="auto" w:fill="auto"/>
          </w:tcPr>
          <w:p w14:paraId="6456D9CF" w14:textId="3D9E47B0" w:rsidR="00176B38" w:rsidRDefault="00176B38" w:rsidP="002967C7">
            <w:pPr>
              <w:pStyle w:val="Itemlevel1"/>
              <w:tabs>
                <w:tab w:val="clear" w:pos="1134"/>
                <w:tab w:val="left" w:pos="952"/>
                <w:tab w:val="left" w:pos="1428"/>
              </w:tabs>
              <w:spacing w:before="0"/>
            </w:pPr>
            <w:r>
              <w:t>27.3.4</w:t>
            </w:r>
          </w:p>
        </w:tc>
        <w:tc>
          <w:tcPr>
            <w:tcW w:w="6783" w:type="dxa"/>
            <w:shd w:val="clear" w:color="auto" w:fill="auto"/>
          </w:tcPr>
          <w:p w14:paraId="72EEBFB9" w14:textId="09CDE47B" w:rsidR="00176B38" w:rsidRDefault="00176B38" w:rsidP="002967C7">
            <w:pPr>
              <w:pStyle w:val="Itemlevel1"/>
              <w:tabs>
                <w:tab w:val="clear" w:pos="1134"/>
                <w:tab w:val="left" w:pos="952"/>
                <w:tab w:val="left" w:pos="1428"/>
              </w:tabs>
              <w:spacing w:before="0"/>
              <w:rPr>
                <w:rFonts w:cs="Calibri"/>
                <w:bCs/>
              </w:rPr>
            </w:pPr>
            <w:r>
              <w:rPr>
                <w:rFonts w:cs="Calibri"/>
                <w:bCs/>
              </w:rPr>
              <w:t xml:space="preserve">Clerk to investigate costs of bridge or cover for culvert pipe on footpath from Deer Leap Park to Three Mile Cross allotments. </w:t>
            </w:r>
          </w:p>
        </w:tc>
        <w:tc>
          <w:tcPr>
            <w:tcW w:w="1981" w:type="dxa"/>
            <w:shd w:val="clear" w:color="auto" w:fill="auto"/>
          </w:tcPr>
          <w:p w14:paraId="4C3E2121" w14:textId="0FC0DD04" w:rsidR="00176B38" w:rsidRDefault="00176B38" w:rsidP="002967C7">
            <w:pPr>
              <w:pStyle w:val="Itemlevel1"/>
              <w:tabs>
                <w:tab w:val="clear" w:pos="1134"/>
                <w:tab w:val="left" w:pos="952"/>
                <w:tab w:val="left" w:pos="1428"/>
              </w:tabs>
              <w:spacing w:before="0"/>
            </w:pPr>
            <w:r>
              <w:t xml:space="preserve">Clerk </w:t>
            </w:r>
          </w:p>
        </w:tc>
      </w:tr>
      <w:tr w:rsidR="009C43A8" w:rsidRPr="001D7BB1" w14:paraId="2DD741E8" w14:textId="77777777" w:rsidTr="008723EC">
        <w:trPr>
          <w:trHeight w:val="42"/>
        </w:trPr>
        <w:tc>
          <w:tcPr>
            <w:tcW w:w="985" w:type="dxa"/>
            <w:shd w:val="clear" w:color="auto" w:fill="auto"/>
          </w:tcPr>
          <w:p w14:paraId="233ABF7B" w14:textId="13C84559" w:rsidR="009C43A8" w:rsidRDefault="009C43A8" w:rsidP="002967C7">
            <w:pPr>
              <w:pStyle w:val="Itemlevel1"/>
              <w:tabs>
                <w:tab w:val="clear" w:pos="1134"/>
                <w:tab w:val="left" w:pos="952"/>
                <w:tab w:val="left" w:pos="1428"/>
              </w:tabs>
              <w:spacing w:before="0"/>
            </w:pPr>
            <w:r>
              <w:t>28.1</w:t>
            </w:r>
          </w:p>
        </w:tc>
        <w:tc>
          <w:tcPr>
            <w:tcW w:w="6783" w:type="dxa"/>
            <w:shd w:val="clear" w:color="auto" w:fill="auto"/>
          </w:tcPr>
          <w:p w14:paraId="1FD09A84" w14:textId="32F1B6D3" w:rsidR="009C43A8" w:rsidRDefault="009C43A8" w:rsidP="002967C7">
            <w:pPr>
              <w:pStyle w:val="Itemlevel1"/>
              <w:tabs>
                <w:tab w:val="clear" w:pos="1134"/>
                <w:tab w:val="left" w:pos="952"/>
                <w:tab w:val="left" w:pos="1428"/>
              </w:tabs>
              <w:spacing w:before="0"/>
              <w:rPr>
                <w:rFonts w:cs="Calibri"/>
                <w:bCs/>
              </w:rPr>
            </w:pPr>
            <w:r>
              <w:rPr>
                <w:rFonts w:cs="Calibri"/>
                <w:bCs/>
              </w:rPr>
              <w:t xml:space="preserve">Clerk to write to resident to </w:t>
            </w:r>
            <w:r w:rsidR="000D32DA">
              <w:rPr>
                <w:rFonts w:cs="Calibri"/>
                <w:bCs/>
              </w:rPr>
              <w:t xml:space="preserve">state that a local bottle bank was available in School Green Car park. </w:t>
            </w:r>
            <w:r>
              <w:rPr>
                <w:rFonts w:cs="Calibri"/>
                <w:bCs/>
              </w:rPr>
              <w:t xml:space="preserve"> </w:t>
            </w:r>
          </w:p>
        </w:tc>
        <w:tc>
          <w:tcPr>
            <w:tcW w:w="1981" w:type="dxa"/>
            <w:shd w:val="clear" w:color="auto" w:fill="auto"/>
          </w:tcPr>
          <w:p w14:paraId="20C482B6" w14:textId="63858EF7" w:rsidR="009C43A8" w:rsidRDefault="009C43A8" w:rsidP="002967C7">
            <w:pPr>
              <w:pStyle w:val="Itemlevel1"/>
              <w:tabs>
                <w:tab w:val="clear" w:pos="1134"/>
                <w:tab w:val="left" w:pos="952"/>
                <w:tab w:val="left" w:pos="1428"/>
              </w:tabs>
              <w:spacing w:before="0"/>
            </w:pPr>
            <w:r>
              <w:t>Clerk</w:t>
            </w:r>
          </w:p>
        </w:tc>
      </w:tr>
      <w:tr w:rsidR="00DD5A28" w:rsidRPr="001D7BB1" w14:paraId="1B102216" w14:textId="77777777" w:rsidTr="008723EC">
        <w:trPr>
          <w:trHeight w:val="42"/>
        </w:trPr>
        <w:tc>
          <w:tcPr>
            <w:tcW w:w="985" w:type="dxa"/>
            <w:shd w:val="clear" w:color="auto" w:fill="auto"/>
          </w:tcPr>
          <w:p w14:paraId="43CD0F4D" w14:textId="1A45D67C" w:rsidR="00DD5A28" w:rsidRDefault="00DD5A28" w:rsidP="002967C7">
            <w:pPr>
              <w:pStyle w:val="Itemlevel1"/>
              <w:tabs>
                <w:tab w:val="clear" w:pos="1134"/>
                <w:tab w:val="left" w:pos="952"/>
                <w:tab w:val="left" w:pos="1428"/>
              </w:tabs>
              <w:spacing w:before="0"/>
            </w:pPr>
            <w:r>
              <w:t>30.3</w:t>
            </w:r>
          </w:p>
        </w:tc>
        <w:tc>
          <w:tcPr>
            <w:tcW w:w="6783" w:type="dxa"/>
            <w:shd w:val="clear" w:color="auto" w:fill="auto"/>
          </w:tcPr>
          <w:p w14:paraId="2CD0E07B" w14:textId="6DEC84E7" w:rsidR="00DD5A28" w:rsidRDefault="00DD5A28" w:rsidP="002967C7">
            <w:pPr>
              <w:pStyle w:val="Itemlevel1"/>
              <w:tabs>
                <w:tab w:val="clear" w:pos="1134"/>
                <w:tab w:val="left" w:pos="952"/>
                <w:tab w:val="left" w:pos="1428"/>
              </w:tabs>
              <w:spacing w:before="0"/>
              <w:rPr>
                <w:rFonts w:cs="Calibri"/>
                <w:bCs/>
              </w:rPr>
            </w:pPr>
            <w:r>
              <w:rPr>
                <w:rFonts w:cs="Calibri"/>
                <w:bCs/>
              </w:rPr>
              <w:t xml:space="preserve">Clerk to write to Enforcements, WBC to request that they ensure developer compliance with the Considerate Construction Scheme </w:t>
            </w:r>
            <w:proofErr w:type="gramStart"/>
            <w:r>
              <w:rPr>
                <w:rFonts w:cs="Calibri"/>
                <w:bCs/>
              </w:rPr>
              <w:t>as a result of</w:t>
            </w:r>
            <w:proofErr w:type="gramEnd"/>
            <w:r>
              <w:rPr>
                <w:rFonts w:cs="Calibri"/>
                <w:bCs/>
              </w:rPr>
              <w:t xml:space="preserve"> issues in </w:t>
            </w:r>
            <w:proofErr w:type="spellStart"/>
            <w:r>
              <w:rPr>
                <w:rFonts w:cs="Calibri"/>
                <w:bCs/>
              </w:rPr>
              <w:t>Spencers</w:t>
            </w:r>
            <w:proofErr w:type="spellEnd"/>
            <w:r>
              <w:rPr>
                <w:rFonts w:cs="Calibri"/>
                <w:bCs/>
              </w:rPr>
              <w:t xml:space="preserve"> Wood. </w:t>
            </w:r>
          </w:p>
        </w:tc>
        <w:tc>
          <w:tcPr>
            <w:tcW w:w="1981" w:type="dxa"/>
            <w:shd w:val="clear" w:color="auto" w:fill="auto"/>
          </w:tcPr>
          <w:p w14:paraId="64408A8D" w14:textId="4DE0AD39" w:rsidR="00DD5A28" w:rsidRDefault="00DD5A28" w:rsidP="002967C7">
            <w:pPr>
              <w:pStyle w:val="Itemlevel1"/>
              <w:tabs>
                <w:tab w:val="clear" w:pos="1134"/>
                <w:tab w:val="left" w:pos="952"/>
                <w:tab w:val="left" w:pos="1428"/>
              </w:tabs>
              <w:spacing w:before="0"/>
            </w:pPr>
            <w:r>
              <w:t>Clerk</w:t>
            </w:r>
          </w:p>
        </w:tc>
      </w:tr>
    </w:tbl>
    <w:bookmarkEnd w:id="0"/>
    <w:bookmarkEnd w:id="1"/>
    <w:p w14:paraId="27C612F5" w14:textId="250CED9D" w:rsidR="00776C10" w:rsidRDefault="008723EC" w:rsidP="00241127">
      <w:pPr>
        <w:pStyle w:val="Itemlevel1"/>
        <w:tabs>
          <w:tab w:val="left" w:pos="1701"/>
        </w:tabs>
        <w:spacing w:before="0"/>
        <w:rPr>
          <w:b/>
        </w:rPr>
      </w:pPr>
      <w:r>
        <w:rPr>
          <w:b/>
        </w:rPr>
        <w:tab/>
      </w:r>
    </w:p>
    <w:p w14:paraId="74D1FE98" w14:textId="77777777" w:rsidR="00EC1699" w:rsidRPr="0049655D" w:rsidRDefault="00EC1699" w:rsidP="00241127">
      <w:pPr>
        <w:pStyle w:val="Itemlevel1"/>
        <w:tabs>
          <w:tab w:val="left" w:pos="1701"/>
        </w:tabs>
        <w:spacing w:before="0"/>
        <w:rPr>
          <w:b/>
        </w:rPr>
      </w:pPr>
      <w:r w:rsidRPr="0049655D">
        <w:rPr>
          <w:b/>
        </w:rPr>
        <w:t>Planning stats: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8"/>
        <w:gridCol w:w="4805"/>
      </w:tblGrid>
      <w:tr w:rsidR="00EC1699" w:rsidRPr="0049655D" w14:paraId="27E94540" w14:textId="77777777" w:rsidTr="007619E1">
        <w:tc>
          <w:tcPr>
            <w:tcW w:w="4820" w:type="dxa"/>
            <w:shd w:val="clear" w:color="auto" w:fill="auto"/>
          </w:tcPr>
          <w:p w14:paraId="3720F2E6" w14:textId="77777777" w:rsidR="007C3F78" w:rsidRPr="007C3F78" w:rsidRDefault="00EC1699" w:rsidP="007C3F78">
            <w:pPr>
              <w:pStyle w:val="Itemlevel1"/>
              <w:tabs>
                <w:tab w:val="clear" w:pos="1134"/>
                <w:tab w:val="left" w:pos="952"/>
                <w:tab w:val="left" w:pos="1428"/>
              </w:tabs>
              <w:spacing w:before="100"/>
            </w:pPr>
            <w:r w:rsidRPr="0049655D">
              <w:t>Number of p</w:t>
            </w:r>
            <w:r w:rsidR="00E434E4">
              <w:t>l</w:t>
            </w:r>
            <w:r w:rsidRPr="0049655D">
              <w:t>ans reviewed (Civic year to dat</w:t>
            </w:r>
            <w:r w:rsidR="00E434E4">
              <w:t>e)</w:t>
            </w:r>
          </w:p>
        </w:tc>
        <w:tc>
          <w:tcPr>
            <w:tcW w:w="4929" w:type="dxa"/>
            <w:shd w:val="clear" w:color="auto" w:fill="auto"/>
          </w:tcPr>
          <w:p w14:paraId="061327C4" w14:textId="77777777" w:rsidR="00EC1699" w:rsidRPr="00F84905" w:rsidRDefault="00EC1699" w:rsidP="00241127">
            <w:pPr>
              <w:pStyle w:val="Itemlevel1"/>
              <w:tabs>
                <w:tab w:val="clear" w:pos="1134"/>
                <w:tab w:val="left" w:pos="952"/>
                <w:tab w:val="left" w:pos="1428"/>
              </w:tabs>
              <w:spacing w:before="100"/>
              <w:rPr>
                <w:highlight w:val="yellow"/>
              </w:rPr>
            </w:pPr>
          </w:p>
        </w:tc>
      </w:tr>
    </w:tbl>
    <w:p w14:paraId="3B1260D2" w14:textId="77777777" w:rsidR="00D5567F" w:rsidRPr="0049655D" w:rsidRDefault="00D5567F" w:rsidP="00E41AD1">
      <w:pPr>
        <w:pStyle w:val="Itemlevel1"/>
        <w:tabs>
          <w:tab w:val="left" w:pos="1701"/>
        </w:tabs>
      </w:pPr>
    </w:p>
    <w:sectPr w:rsidR="00D5567F" w:rsidRPr="0049655D" w:rsidSect="000D343C">
      <w:headerReference w:type="default" r:id="rId11"/>
      <w:footerReference w:type="default" r:id="rId12"/>
      <w:headerReference w:type="first" r:id="rId13"/>
      <w:footerReference w:type="first" r:id="rId14"/>
      <w:type w:val="oddPage"/>
      <w:pgSz w:w="11909" w:h="16834" w:code="9"/>
      <w:pgMar w:top="720" w:right="1134" w:bottom="794"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A086F" w14:textId="77777777" w:rsidR="000D32DA" w:rsidRDefault="000D32DA">
      <w:r>
        <w:separator/>
      </w:r>
    </w:p>
  </w:endnote>
  <w:endnote w:type="continuationSeparator" w:id="0">
    <w:p w14:paraId="196BDEE7" w14:textId="77777777" w:rsidR="000D32DA" w:rsidRDefault="000D3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hotina">
    <w:altName w:val="Times New Roman"/>
    <w:charset w:val="00"/>
    <w:family w:val="roman"/>
    <w:pitch w:val="variable"/>
    <w:sig w:usb0="00000007" w:usb1="00000000" w:usb2="00000000" w:usb3="00000000" w:csb0="00000011" w:csb1="00000000"/>
  </w:font>
  <w:font w:name="Bookman Old Style">
    <w:panose1 w:val="020506040505050202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7465C" w14:textId="77777777" w:rsidR="000D32DA" w:rsidRPr="000D42D6" w:rsidRDefault="000D32DA">
    <w:pPr>
      <w:pStyle w:val="Footer"/>
      <w:rPr>
        <w:lang w:val="en-GB"/>
      </w:rPr>
    </w:pPr>
    <w:r>
      <w:rPr>
        <w:lang w:val="en-GB"/>
      </w:rPr>
      <w:tab/>
    </w:r>
    <w:r w:rsidRPr="000D42D6">
      <w:rPr>
        <w:lang w:val="en-GB"/>
      </w:rPr>
      <w:fldChar w:fldCharType="begin"/>
    </w:r>
    <w:r w:rsidRPr="000D42D6">
      <w:rPr>
        <w:lang w:val="en-GB"/>
      </w:rPr>
      <w:instrText xml:space="preserve"> PAGE   \* MERGEFORMAT </w:instrText>
    </w:r>
    <w:r w:rsidRPr="000D42D6">
      <w:rPr>
        <w:lang w:val="en-GB"/>
      </w:rPr>
      <w:fldChar w:fldCharType="separate"/>
    </w:r>
    <w:r>
      <w:rPr>
        <w:noProof/>
        <w:lang w:val="en-GB"/>
      </w:rPr>
      <w:t>3</w:t>
    </w:r>
    <w:r w:rsidRPr="000D42D6">
      <w:rPr>
        <w:noProof/>
        <w:lang w:val="en-GB"/>
      </w:rPr>
      <w:fldChar w:fldCharType="end"/>
    </w:r>
  </w:p>
  <w:p w14:paraId="19732040" w14:textId="77777777" w:rsidR="000D32DA" w:rsidRDefault="000D32DA"/>
  <w:p w14:paraId="70A8EF38" w14:textId="77777777" w:rsidR="000D32DA" w:rsidRDefault="000D32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A4BC0" w14:textId="47283900" w:rsidR="000D32DA" w:rsidRDefault="00FC102E" w:rsidP="00F222E8">
    <w:pPr>
      <w:pStyle w:val="Footer"/>
      <w:tabs>
        <w:tab w:val="clear" w:pos="8640"/>
        <w:tab w:val="right" w:pos="9639"/>
      </w:tabs>
      <w:rPr>
        <w:i w:val="0"/>
      </w:rPr>
    </w:pPr>
    <w:r>
      <w:rPr>
        <w:i w:val="0"/>
        <w:noProof/>
        <w:lang w:val="en-GB" w:eastAsia="en-GB"/>
      </w:rPr>
      <mc:AlternateContent>
        <mc:Choice Requires="wps">
          <w:drawing>
            <wp:anchor distT="0" distB="0" distL="114300" distR="114300" simplePos="0" relativeHeight="251656704" behindDoc="0" locked="0" layoutInCell="1" allowOverlap="1" wp14:anchorId="76F2A102" wp14:editId="64630E4B">
              <wp:simplePos x="0" y="0"/>
              <wp:positionH relativeFrom="column">
                <wp:posOffset>-52705</wp:posOffset>
              </wp:positionH>
              <wp:positionV relativeFrom="paragraph">
                <wp:posOffset>196850</wp:posOffset>
              </wp:positionV>
              <wp:extent cx="2404110" cy="5969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4110" cy="596900"/>
                      </a:xfrm>
                      <a:prstGeom prst="rect">
                        <a:avLst/>
                      </a:prstGeom>
                      <a:solidFill>
                        <a:srgbClr val="FFFFFF"/>
                      </a:solidFill>
                      <a:ln w="9525">
                        <a:solidFill>
                          <a:srgbClr val="FFFFFF"/>
                        </a:solidFill>
                        <a:miter lim="800000"/>
                        <a:headEnd/>
                        <a:tailEnd/>
                      </a:ln>
                    </wps:spPr>
                    <wps:txbx>
                      <w:txbxContent>
                        <w:p w14:paraId="0D11FC8E" w14:textId="77777777" w:rsidR="000D32DA" w:rsidRPr="00F222E8" w:rsidRDefault="000D32DA" w:rsidP="00F222E8">
                          <w:pPr>
                            <w:rPr>
                              <w:rFonts w:ascii="Calibri" w:hAnsi="Calibri" w:cs="Calibri"/>
                              <w:i/>
                              <w:sz w:val="16"/>
                              <w:szCs w:val="16"/>
                            </w:rPr>
                          </w:pPr>
                          <w:r w:rsidRPr="00F222E8">
                            <w:rPr>
                              <w:rFonts w:ascii="Calibri" w:hAnsi="Calibri" w:cs="Calibri"/>
                              <w:i/>
                              <w:sz w:val="16"/>
                              <w:szCs w:val="16"/>
                            </w:rPr>
                            <w:t xml:space="preserve">Shinfield Parish </w:t>
                          </w:r>
                          <w:r>
                            <w:rPr>
                              <w:rFonts w:ascii="Calibri" w:hAnsi="Calibri" w:cs="Calibri"/>
                              <w:i/>
                              <w:sz w:val="16"/>
                              <w:szCs w:val="16"/>
                            </w:rPr>
                            <w:t>Council, serving</w:t>
                          </w:r>
                          <w:r w:rsidRPr="00F222E8">
                            <w:rPr>
                              <w:rFonts w:ascii="Calibri" w:hAnsi="Calibri" w:cs="Calibri"/>
                              <w:i/>
                              <w:sz w:val="16"/>
                              <w:szCs w:val="16"/>
                            </w:rPr>
                            <w:t xml:space="preserve"> the communities of </w:t>
                          </w:r>
                          <w:r w:rsidRPr="00F222E8">
                            <w:rPr>
                              <w:rFonts w:ascii="Calibri" w:hAnsi="Calibri" w:cs="Calibri"/>
                              <w:i/>
                              <w:sz w:val="16"/>
                              <w:szCs w:val="16"/>
                            </w:rPr>
                            <w:br/>
                          </w:r>
                          <w:proofErr w:type="spellStart"/>
                          <w:r w:rsidRPr="00F222E8">
                            <w:rPr>
                              <w:rFonts w:ascii="Calibri" w:hAnsi="Calibri" w:cs="Calibri"/>
                              <w:i/>
                              <w:sz w:val="16"/>
                              <w:szCs w:val="16"/>
                            </w:rPr>
                            <w:t>Grazeley</w:t>
                          </w:r>
                          <w:proofErr w:type="spellEnd"/>
                          <w:r w:rsidRPr="00F222E8">
                            <w:rPr>
                              <w:rFonts w:ascii="Calibri" w:hAnsi="Calibri" w:cs="Calibri"/>
                              <w:i/>
                              <w:sz w:val="16"/>
                              <w:szCs w:val="16"/>
                            </w:rPr>
                            <w:t xml:space="preserve">, </w:t>
                          </w:r>
                          <w:proofErr w:type="spellStart"/>
                          <w:r w:rsidRPr="00F222E8">
                            <w:rPr>
                              <w:rFonts w:ascii="Calibri" w:hAnsi="Calibri" w:cs="Calibri"/>
                              <w:i/>
                              <w:sz w:val="16"/>
                              <w:szCs w:val="16"/>
                            </w:rPr>
                            <w:t>Ryeish</w:t>
                          </w:r>
                          <w:proofErr w:type="spellEnd"/>
                          <w:r w:rsidRPr="00F222E8">
                            <w:rPr>
                              <w:rFonts w:ascii="Calibri" w:hAnsi="Calibri" w:cs="Calibri"/>
                              <w:i/>
                              <w:sz w:val="16"/>
                              <w:szCs w:val="16"/>
                            </w:rPr>
                            <w:t xml:space="preserve"> Green, Shinfield North, Shinfield village, </w:t>
                          </w:r>
                          <w:proofErr w:type="spellStart"/>
                          <w:r w:rsidRPr="00F222E8">
                            <w:rPr>
                              <w:rFonts w:ascii="Calibri" w:hAnsi="Calibri" w:cs="Calibri"/>
                              <w:i/>
                              <w:sz w:val="16"/>
                              <w:szCs w:val="16"/>
                            </w:rPr>
                            <w:t>Spencers</w:t>
                          </w:r>
                          <w:proofErr w:type="spellEnd"/>
                          <w:r w:rsidRPr="00F222E8">
                            <w:rPr>
                              <w:rFonts w:ascii="Calibri" w:hAnsi="Calibri" w:cs="Calibri"/>
                              <w:i/>
                              <w:sz w:val="16"/>
                              <w:szCs w:val="16"/>
                            </w:rPr>
                            <w:t xml:space="preserve"> Wood and Three Mile Cross.</w:t>
                          </w:r>
                        </w:p>
                        <w:p w14:paraId="061292AE" w14:textId="77777777" w:rsidR="000D32DA" w:rsidRPr="00090DEF" w:rsidRDefault="000D32DA" w:rsidP="00892977">
                          <w:pPr>
                            <w:rPr>
                              <w:rFonts w:ascii="Calibri" w:hAnsi="Calibri" w:cs="Calibri"/>
                              <w:sz w:val="16"/>
                              <w:szCs w:val="16"/>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6F2A102" id="_x0000_t202" coordsize="21600,21600" o:spt="202" path="m,l,21600r21600,l21600,xe">
              <v:stroke joinstyle="miter"/>
              <v:path gradientshapeok="t" o:connecttype="rect"/>
            </v:shapetype>
            <v:shape id="Text Box 2" o:spid="_x0000_s1026" type="#_x0000_t202" style="position:absolute;margin-left:-4.15pt;margin-top:15.5pt;width:189.3pt;height:47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" strokecolor="white">
              <v:textbox style="mso-fit-shape-to-text:t">
                <w:txbxContent>
                  <w:p w14:paraId="0D11FC8E" w14:textId="77777777" w:rsidR="000D32DA" w:rsidRPr="00F222E8" w:rsidRDefault="000D32DA" w:rsidP="00F222E8">
                    <w:pPr>
                      <w:rPr>
                        <w:rFonts w:ascii="Calibri" w:hAnsi="Calibri" w:cs="Calibri"/>
                        <w:i/>
                        <w:sz w:val="16"/>
                        <w:szCs w:val="16"/>
                      </w:rPr>
                    </w:pPr>
                    <w:r w:rsidRPr="00F222E8">
                      <w:rPr>
                        <w:rFonts w:ascii="Calibri" w:hAnsi="Calibri" w:cs="Calibri"/>
                        <w:i/>
                        <w:sz w:val="16"/>
                        <w:szCs w:val="16"/>
                      </w:rPr>
                      <w:t xml:space="preserve">Shinfield Parish </w:t>
                    </w:r>
                    <w:r>
                      <w:rPr>
                        <w:rFonts w:ascii="Calibri" w:hAnsi="Calibri" w:cs="Calibri"/>
                        <w:i/>
                        <w:sz w:val="16"/>
                        <w:szCs w:val="16"/>
                      </w:rPr>
                      <w:t>Council, serving</w:t>
                    </w:r>
                    <w:r w:rsidRPr="00F222E8">
                      <w:rPr>
                        <w:rFonts w:ascii="Calibri" w:hAnsi="Calibri" w:cs="Calibri"/>
                        <w:i/>
                        <w:sz w:val="16"/>
                        <w:szCs w:val="16"/>
                      </w:rPr>
                      <w:t xml:space="preserve"> the communities of </w:t>
                    </w:r>
                    <w:r w:rsidRPr="00F222E8">
                      <w:rPr>
                        <w:rFonts w:ascii="Calibri" w:hAnsi="Calibri" w:cs="Calibri"/>
                        <w:i/>
                        <w:sz w:val="16"/>
                        <w:szCs w:val="16"/>
                      </w:rPr>
                      <w:br/>
                      <w:t>Grazeley, Ryeish Green, Shinfield North, Shinfield village, Spencers Wood and Three Mile Cross.</w:t>
                    </w:r>
                  </w:p>
                  <w:p w14:paraId="061292AE" w14:textId="77777777" w:rsidR="000D32DA" w:rsidRPr="00090DEF" w:rsidRDefault="000D32DA" w:rsidP="00892977">
                    <w:pPr>
                      <w:rPr>
                        <w:rFonts w:ascii="Calibri" w:hAnsi="Calibri" w:cs="Calibri"/>
                        <w:sz w:val="16"/>
                        <w:szCs w:val="16"/>
                      </w:rPr>
                    </w:pPr>
                  </w:p>
                </w:txbxContent>
              </v:textbox>
            </v:shape>
          </w:pict>
        </mc:Fallback>
      </mc:AlternateContent>
    </w:r>
    <w:r w:rsidR="000D32DA">
      <w:rPr>
        <w:i w:val="0"/>
      </w:rPr>
      <w:tab/>
    </w:r>
    <w:r w:rsidR="000D32DA">
      <w:rPr>
        <w:i w:val="0"/>
      </w:rPr>
      <w:tab/>
    </w:r>
    <w:r>
      <w:rPr>
        <w:i w:val="0"/>
        <w:noProof/>
      </w:rPr>
      <w:drawing>
        <wp:inline distT="0" distB="0" distL="0" distR="0" wp14:anchorId="5517CCA0" wp14:editId="320069CF">
          <wp:extent cx="985520" cy="40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5520" cy="4064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5A406" w14:textId="77777777" w:rsidR="000D32DA" w:rsidRDefault="000D32DA">
      <w:r>
        <w:separator/>
      </w:r>
    </w:p>
  </w:footnote>
  <w:footnote w:type="continuationSeparator" w:id="0">
    <w:p w14:paraId="564D3DD6" w14:textId="77777777" w:rsidR="000D32DA" w:rsidRDefault="000D3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D2692" w14:textId="77777777" w:rsidR="000D32DA" w:rsidRDefault="001F237A">
    <w:pPr>
      <w:pStyle w:val="Header"/>
    </w:pPr>
    <w:r>
      <w:rPr>
        <w:noProof/>
      </w:rPr>
      <w:pict w14:anchorId="549C53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57" type="#_x0000_t136" style="position:absolute;left:0;text-align:left;margin-left:0;margin-top:0;width:424.8pt;height:254.8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995"/>
    </w:tblGrid>
    <w:tr w:rsidR="000D32DA" w14:paraId="1F2C1479" w14:textId="77777777" w:rsidTr="00BD3D3C">
      <w:tc>
        <w:tcPr>
          <w:tcW w:w="1515" w:type="dxa"/>
          <w:shd w:val="clear" w:color="auto" w:fill="auto"/>
        </w:tcPr>
        <w:p w14:paraId="1B06FC81" w14:textId="77777777" w:rsidR="000D32DA" w:rsidRDefault="000D32DA" w:rsidP="00815364">
          <w:pPr>
            <w:pStyle w:val="Header1"/>
            <w:tabs>
              <w:tab w:val="clear" w:pos="4820"/>
              <w:tab w:val="clear" w:pos="8640"/>
              <w:tab w:val="left" w:pos="5477"/>
              <w:tab w:val="right" w:pos="7257"/>
            </w:tabs>
            <w:ind w:left="0" w:firstLine="0"/>
          </w:pPr>
          <w:r>
            <w:t>Minutes approved on:</w:t>
          </w:r>
        </w:p>
      </w:tc>
      <w:tc>
        <w:tcPr>
          <w:tcW w:w="1995" w:type="dxa"/>
          <w:shd w:val="clear" w:color="auto" w:fill="auto"/>
        </w:tcPr>
        <w:p w14:paraId="7611AD23" w14:textId="77777777" w:rsidR="000D32DA" w:rsidRDefault="000D32DA" w:rsidP="00815364">
          <w:pPr>
            <w:pStyle w:val="Header1"/>
            <w:tabs>
              <w:tab w:val="clear" w:pos="4820"/>
              <w:tab w:val="clear" w:pos="8640"/>
              <w:tab w:val="left" w:pos="5477"/>
              <w:tab w:val="right" w:pos="7257"/>
            </w:tabs>
            <w:ind w:left="0" w:firstLine="0"/>
          </w:pPr>
        </w:p>
      </w:tc>
    </w:tr>
  </w:tbl>
  <w:p w14:paraId="791A2A10" w14:textId="7124485D" w:rsidR="000D32DA" w:rsidRDefault="00FC102E" w:rsidP="00F222E8">
    <w:pPr>
      <w:pStyle w:val="Header1"/>
      <w:tabs>
        <w:tab w:val="clear" w:pos="4820"/>
        <w:tab w:val="left" w:pos="6521"/>
      </w:tabs>
      <w:ind w:left="6521" w:hanging="6521"/>
    </w:pPr>
    <w:r>
      <w:rPr>
        <w:noProof/>
      </w:rPr>
      <w:drawing>
        <wp:anchor distT="0" distB="0" distL="114300" distR="114300" simplePos="0" relativeHeight="251657728" behindDoc="0" locked="0" layoutInCell="1" allowOverlap="1" wp14:anchorId="0C461079" wp14:editId="3DEABB68">
          <wp:simplePos x="0" y="0"/>
          <wp:positionH relativeFrom="column">
            <wp:posOffset>-137160</wp:posOffset>
          </wp:positionH>
          <wp:positionV relativeFrom="paragraph">
            <wp:posOffset>129540</wp:posOffset>
          </wp:positionV>
          <wp:extent cx="2355215" cy="99187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215" cy="991870"/>
                  </a:xfrm>
                  <a:prstGeom prst="rect">
                    <a:avLst/>
                  </a:prstGeom>
                  <a:noFill/>
                </pic:spPr>
              </pic:pic>
            </a:graphicData>
          </a:graphic>
          <wp14:sizeRelH relativeFrom="page">
            <wp14:pctWidth>0</wp14:pctWidth>
          </wp14:sizeRelH>
          <wp14:sizeRelV relativeFrom="page">
            <wp14:pctHeight>0</wp14:pctHeight>
          </wp14:sizeRelV>
        </wp:anchor>
      </w:drawing>
    </w:r>
    <w:r w:rsidR="000D32DA">
      <w:tab/>
      <w:t>Clerk: Mike Balbini</w:t>
    </w:r>
    <w:r w:rsidR="000D32DA" w:rsidRPr="00892977">
      <w:br/>
      <w:t>Shinfield Parish Hall</w:t>
    </w:r>
    <w:r w:rsidR="000D32DA" w:rsidRPr="00892977">
      <w:br/>
      <w:t>School Green</w:t>
    </w:r>
    <w:r w:rsidR="000D32DA" w:rsidRPr="00892977">
      <w:br/>
      <w:t>Shinfield</w:t>
    </w:r>
    <w:r w:rsidR="000D32DA" w:rsidRPr="00892977">
      <w:br/>
    </w:r>
    <w:r w:rsidR="000D32DA">
      <w:rPr>
        <w:iCs/>
      </w:rPr>
      <w:t>Reading</w:t>
    </w:r>
    <w:r w:rsidR="000D32DA" w:rsidRPr="00892977">
      <w:rPr>
        <w:iCs/>
      </w:rPr>
      <w:br/>
      <w:t xml:space="preserve">RG2 9EH </w:t>
    </w:r>
    <w:r w:rsidR="000D32DA" w:rsidRPr="00892977">
      <w:rPr>
        <w:iCs/>
      </w:rPr>
      <w:br/>
      <w:t>Tel: (0118) 988 8220</w:t>
    </w:r>
    <w:r w:rsidR="000D32DA">
      <w:rPr>
        <w:iCs/>
      </w:rPr>
      <w:br/>
    </w:r>
    <w:r w:rsidR="000D32DA" w:rsidRPr="00892977">
      <w:t xml:space="preserve">E-mail: clerk@shinfieldparish.gov.uk </w:t>
    </w:r>
    <w:r w:rsidR="000D32DA" w:rsidRPr="00892977">
      <w:br/>
      <w:t>www.shinfieldparish.gov.uk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
    <w:lvl w:ilvl="0">
      <w:start w:val="1"/>
      <w:numFmt w:val="bullet"/>
      <w:pStyle w:val="ListBullet1"/>
      <w:lvlText w:val=""/>
      <w:lvlJc w:val="left"/>
      <w:pPr>
        <w:tabs>
          <w:tab w:val="num" w:pos="567"/>
        </w:tabs>
        <w:ind w:left="567" w:hanging="567"/>
      </w:pPr>
      <w:rPr>
        <w:rFonts w:ascii="Symbol" w:hAnsi="Symbol"/>
      </w:rPr>
    </w:lvl>
  </w:abstractNum>
  <w:abstractNum w:abstractNumId="1" w15:restartNumberingAfterBreak="0">
    <w:nsid w:val="02F657A3"/>
    <w:multiLevelType w:val="hybridMultilevel"/>
    <w:tmpl w:val="8572C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525D42"/>
    <w:multiLevelType w:val="multilevel"/>
    <w:tmpl w:val="95D0F61E"/>
    <w:lvl w:ilvl="0">
      <w:start w:val="1"/>
      <w:numFmt w:val="bullet"/>
      <w:pStyle w:val="List1"/>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720"/>
      </w:pPr>
      <w:rPr>
        <w:rFonts w:ascii="Symbol" w:hAnsi="Symbol"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160" w:hanging="720"/>
      </w:pPr>
      <w:rPr>
        <w:rFonts w:ascii="Symbol" w:hAnsi="Symbol" w:hint="default"/>
      </w:rPr>
    </w:lvl>
    <w:lvl w:ilvl="5">
      <w:start w:val="1"/>
      <w:numFmt w:val="decimal"/>
      <w:isLgl/>
      <w:lvlText w:val="%1.%2.%3.%4.%5.%6"/>
      <w:lvlJc w:val="left"/>
      <w:pPr>
        <w:ind w:left="2880" w:hanging="1080"/>
      </w:pPr>
      <w:rPr>
        <w:rFonts w:hint="default"/>
      </w:rPr>
    </w:lvl>
    <w:lvl w:ilvl="6">
      <w:start w:val="1"/>
      <w:numFmt w:val="bullet"/>
      <w:lvlText w:val="o"/>
      <w:lvlJc w:val="left"/>
      <w:pPr>
        <w:ind w:left="3240" w:hanging="1080"/>
      </w:pPr>
      <w:rPr>
        <w:rFonts w:ascii="Courier New" w:hAnsi="Courier New" w:cs="Courier New"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 w15:restartNumberingAfterBreak="0">
    <w:nsid w:val="057C102D"/>
    <w:multiLevelType w:val="hybridMultilevel"/>
    <w:tmpl w:val="90045ED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 w15:restartNumberingAfterBreak="0">
    <w:nsid w:val="0B9E56D8"/>
    <w:multiLevelType w:val="hybridMultilevel"/>
    <w:tmpl w:val="B224A2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E7146A4"/>
    <w:multiLevelType w:val="hybridMultilevel"/>
    <w:tmpl w:val="A1BC29A4"/>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 w15:restartNumberingAfterBreak="0">
    <w:nsid w:val="0EE1785E"/>
    <w:multiLevelType w:val="hybridMultilevel"/>
    <w:tmpl w:val="265AA8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B01780"/>
    <w:multiLevelType w:val="multilevel"/>
    <w:tmpl w:val="96467C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3A02356"/>
    <w:multiLevelType w:val="multilevel"/>
    <w:tmpl w:val="D80AAF0E"/>
    <w:lvl w:ilvl="0">
      <w:start w:val="66"/>
      <w:numFmt w:val="decimal"/>
      <w:lvlText w:val="%1"/>
      <w:lvlJc w:val="left"/>
      <w:pPr>
        <w:ind w:left="372" w:hanging="372"/>
      </w:pPr>
      <w:rPr>
        <w:rFonts w:hint="default"/>
        <w:u w:val="none"/>
      </w:rPr>
    </w:lvl>
    <w:lvl w:ilvl="1">
      <w:start w:val="4"/>
      <w:numFmt w:val="decimal"/>
      <w:lvlText w:val="%1.%2"/>
      <w:lvlJc w:val="left"/>
      <w:pPr>
        <w:ind w:left="372" w:hanging="372"/>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9" w15:restartNumberingAfterBreak="0">
    <w:nsid w:val="159A7A4B"/>
    <w:multiLevelType w:val="hybridMultilevel"/>
    <w:tmpl w:val="A0EAAE3E"/>
    <w:lvl w:ilvl="0" w:tplc="08090001">
      <w:start w:val="1"/>
      <w:numFmt w:val="bullet"/>
      <w:lvlText w:val=""/>
      <w:lvlJc w:val="left"/>
      <w:pPr>
        <w:ind w:left="736" w:hanging="360"/>
      </w:pPr>
      <w:rPr>
        <w:rFonts w:ascii="Symbol" w:hAnsi="Symbol"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10" w15:restartNumberingAfterBreak="0">
    <w:nsid w:val="18483703"/>
    <w:multiLevelType w:val="hybridMultilevel"/>
    <w:tmpl w:val="68BA3372"/>
    <w:lvl w:ilvl="0" w:tplc="08090001">
      <w:start w:val="1"/>
      <w:numFmt w:val="bullet"/>
      <w:lvlText w:val=""/>
      <w:lvlJc w:val="left"/>
      <w:pPr>
        <w:ind w:left="1401" w:hanging="360"/>
      </w:pPr>
      <w:rPr>
        <w:rFonts w:ascii="Symbol" w:hAnsi="Symbol" w:hint="default"/>
      </w:rPr>
    </w:lvl>
    <w:lvl w:ilvl="1" w:tplc="08090003" w:tentative="1">
      <w:start w:val="1"/>
      <w:numFmt w:val="bullet"/>
      <w:lvlText w:val="o"/>
      <w:lvlJc w:val="left"/>
      <w:pPr>
        <w:ind w:left="2121" w:hanging="360"/>
      </w:pPr>
      <w:rPr>
        <w:rFonts w:ascii="Courier New" w:hAnsi="Courier New" w:cs="Courier New" w:hint="default"/>
      </w:rPr>
    </w:lvl>
    <w:lvl w:ilvl="2" w:tplc="08090005" w:tentative="1">
      <w:start w:val="1"/>
      <w:numFmt w:val="bullet"/>
      <w:lvlText w:val=""/>
      <w:lvlJc w:val="left"/>
      <w:pPr>
        <w:ind w:left="2841" w:hanging="360"/>
      </w:pPr>
      <w:rPr>
        <w:rFonts w:ascii="Wingdings" w:hAnsi="Wingdings" w:hint="default"/>
      </w:rPr>
    </w:lvl>
    <w:lvl w:ilvl="3" w:tplc="08090001" w:tentative="1">
      <w:start w:val="1"/>
      <w:numFmt w:val="bullet"/>
      <w:lvlText w:val=""/>
      <w:lvlJc w:val="left"/>
      <w:pPr>
        <w:ind w:left="3561" w:hanging="360"/>
      </w:pPr>
      <w:rPr>
        <w:rFonts w:ascii="Symbol" w:hAnsi="Symbol" w:hint="default"/>
      </w:rPr>
    </w:lvl>
    <w:lvl w:ilvl="4" w:tplc="08090003" w:tentative="1">
      <w:start w:val="1"/>
      <w:numFmt w:val="bullet"/>
      <w:lvlText w:val="o"/>
      <w:lvlJc w:val="left"/>
      <w:pPr>
        <w:ind w:left="4281" w:hanging="360"/>
      </w:pPr>
      <w:rPr>
        <w:rFonts w:ascii="Courier New" w:hAnsi="Courier New" w:cs="Courier New" w:hint="default"/>
      </w:rPr>
    </w:lvl>
    <w:lvl w:ilvl="5" w:tplc="08090005" w:tentative="1">
      <w:start w:val="1"/>
      <w:numFmt w:val="bullet"/>
      <w:lvlText w:val=""/>
      <w:lvlJc w:val="left"/>
      <w:pPr>
        <w:ind w:left="5001" w:hanging="360"/>
      </w:pPr>
      <w:rPr>
        <w:rFonts w:ascii="Wingdings" w:hAnsi="Wingdings" w:hint="default"/>
      </w:rPr>
    </w:lvl>
    <w:lvl w:ilvl="6" w:tplc="08090001" w:tentative="1">
      <w:start w:val="1"/>
      <w:numFmt w:val="bullet"/>
      <w:lvlText w:val=""/>
      <w:lvlJc w:val="left"/>
      <w:pPr>
        <w:ind w:left="5721" w:hanging="360"/>
      </w:pPr>
      <w:rPr>
        <w:rFonts w:ascii="Symbol" w:hAnsi="Symbol" w:hint="default"/>
      </w:rPr>
    </w:lvl>
    <w:lvl w:ilvl="7" w:tplc="08090003" w:tentative="1">
      <w:start w:val="1"/>
      <w:numFmt w:val="bullet"/>
      <w:lvlText w:val="o"/>
      <w:lvlJc w:val="left"/>
      <w:pPr>
        <w:ind w:left="6441" w:hanging="360"/>
      </w:pPr>
      <w:rPr>
        <w:rFonts w:ascii="Courier New" w:hAnsi="Courier New" w:cs="Courier New" w:hint="default"/>
      </w:rPr>
    </w:lvl>
    <w:lvl w:ilvl="8" w:tplc="08090005" w:tentative="1">
      <w:start w:val="1"/>
      <w:numFmt w:val="bullet"/>
      <w:lvlText w:val=""/>
      <w:lvlJc w:val="left"/>
      <w:pPr>
        <w:ind w:left="7161" w:hanging="360"/>
      </w:pPr>
      <w:rPr>
        <w:rFonts w:ascii="Wingdings" w:hAnsi="Wingdings" w:hint="default"/>
      </w:rPr>
    </w:lvl>
  </w:abstractNum>
  <w:abstractNum w:abstractNumId="11" w15:restartNumberingAfterBreak="0">
    <w:nsid w:val="198E2372"/>
    <w:multiLevelType w:val="hybridMultilevel"/>
    <w:tmpl w:val="0CEC2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5A7A0F"/>
    <w:multiLevelType w:val="multilevel"/>
    <w:tmpl w:val="B3B4B6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2CE6EBD"/>
    <w:multiLevelType w:val="hybridMultilevel"/>
    <w:tmpl w:val="7C6CDA36"/>
    <w:lvl w:ilvl="0" w:tplc="AB823F30">
      <w:start w:val="2"/>
      <w:numFmt w:val="decimal"/>
      <w:lvlText w:val="%1."/>
      <w:lvlJc w:val="left"/>
      <w:pPr>
        <w:ind w:left="800" w:hanging="360"/>
      </w:pPr>
      <w:rPr>
        <w:rFonts w:hint="default"/>
      </w:rPr>
    </w:lvl>
    <w:lvl w:ilvl="1" w:tplc="08090019" w:tentative="1">
      <w:start w:val="1"/>
      <w:numFmt w:val="lowerLetter"/>
      <w:lvlText w:val="%2."/>
      <w:lvlJc w:val="left"/>
      <w:pPr>
        <w:ind w:left="1520" w:hanging="360"/>
      </w:pPr>
    </w:lvl>
    <w:lvl w:ilvl="2" w:tplc="0809001B" w:tentative="1">
      <w:start w:val="1"/>
      <w:numFmt w:val="lowerRoman"/>
      <w:lvlText w:val="%3."/>
      <w:lvlJc w:val="right"/>
      <w:pPr>
        <w:ind w:left="2240" w:hanging="180"/>
      </w:pPr>
    </w:lvl>
    <w:lvl w:ilvl="3" w:tplc="0809000F" w:tentative="1">
      <w:start w:val="1"/>
      <w:numFmt w:val="decimal"/>
      <w:lvlText w:val="%4."/>
      <w:lvlJc w:val="left"/>
      <w:pPr>
        <w:ind w:left="2960" w:hanging="360"/>
      </w:pPr>
    </w:lvl>
    <w:lvl w:ilvl="4" w:tplc="08090019" w:tentative="1">
      <w:start w:val="1"/>
      <w:numFmt w:val="lowerLetter"/>
      <w:lvlText w:val="%5."/>
      <w:lvlJc w:val="left"/>
      <w:pPr>
        <w:ind w:left="3680" w:hanging="360"/>
      </w:pPr>
    </w:lvl>
    <w:lvl w:ilvl="5" w:tplc="0809001B" w:tentative="1">
      <w:start w:val="1"/>
      <w:numFmt w:val="lowerRoman"/>
      <w:lvlText w:val="%6."/>
      <w:lvlJc w:val="right"/>
      <w:pPr>
        <w:ind w:left="4400" w:hanging="180"/>
      </w:pPr>
    </w:lvl>
    <w:lvl w:ilvl="6" w:tplc="0809000F" w:tentative="1">
      <w:start w:val="1"/>
      <w:numFmt w:val="decimal"/>
      <w:lvlText w:val="%7."/>
      <w:lvlJc w:val="left"/>
      <w:pPr>
        <w:ind w:left="5120" w:hanging="360"/>
      </w:pPr>
    </w:lvl>
    <w:lvl w:ilvl="7" w:tplc="08090019" w:tentative="1">
      <w:start w:val="1"/>
      <w:numFmt w:val="lowerLetter"/>
      <w:lvlText w:val="%8."/>
      <w:lvlJc w:val="left"/>
      <w:pPr>
        <w:ind w:left="5840" w:hanging="360"/>
      </w:pPr>
    </w:lvl>
    <w:lvl w:ilvl="8" w:tplc="0809001B" w:tentative="1">
      <w:start w:val="1"/>
      <w:numFmt w:val="lowerRoman"/>
      <w:lvlText w:val="%9."/>
      <w:lvlJc w:val="right"/>
      <w:pPr>
        <w:ind w:left="6560" w:hanging="180"/>
      </w:pPr>
    </w:lvl>
  </w:abstractNum>
  <w:abstractNum w:abstractNumId="14" w15:restartNumberingAfterBreak="0">
    <w:nsid w:val="23AA6602"/>
    <w:multiLevelType w:val="hybridMultilevel"/>
    <w:tmpl w:val="1A628690"/>
    <w:lvl w:ilvl="0" w:tplc="6CC6588A">
      <w:numFmt w:val="bullet"/>
      <w:lvlText w:val="-"/>
      <w:lvlJc w:val="left"/>
      <w:pPr>
        <w:ind w:left="842" w:hanging="360"/>
      </w:pPr>
      <w:rPr>
        <w:rFonts w:ascii="Calibri" w:eastAsia="Times New Roman" w:hAnsi="Calibri" w:cs="Calibri" w:hint="default"/>
      </w:rPr>
    </w:lvl>
    <w:lvl w:ilvl="1" w:tplc="08090003" w:tentative="1">
      <w:start w:val="1"/>
      <w:numFmt w:val="bullet"/>
      <w:lvlText w:val="o"/>
      <w:lvlJc w:val="left"/>
      <w:pPr>
        <w:ind w:left="1562" w:hanging="360"/>
      </w:pPr>
      <w:rPr>
        <w:rFonts w:ascii="Courier New" w:hAnsi="Courier New" w:cs="Courier New" w:hint="default"/>
      </w:rPr>
    </w:lvl>
    <w:lvl w:ilvl="2" w:tplc="08090005" w:tentative="1">
      <w:start w:val="1"/>
      <w:numFmt w:val="bullet"/>
      <w:lvlText w:val=""/>
      <w:lvlJc w:val="left"/>
      <w:pPr>
        <w:ind w:left="2282" w:hanging="360"/>
      </w:pPr>
      <w:rPr>
        <w:rFonts w:ascii="Wingdings" w:hAnsi="Wingdings" w:hint="default"/>
      </w:rPr>
    </w:lvl>
    <w:lvl w:ilvl="3" w:tplc="08090001" w:tentative="1">
      <w:start w:val="1"/>
      <w:numFmt w:val="bullet"/>
      <w:lvlText w:val=""/>
      <w:lvlJc w:val="left"/>
      <w:pPr>
        <w:ind w:left="3002" w:hanging="360"/>
      </w:pPr>
      <w:rPr>
        <w:rFonts w:ascii="Symbol" w:hAnsi="Symbol" w:hint="default"/>
      </w:rPr>
    </w:lvl>
    <w:lvl w:ilvl="4" w:tplc="08090003" w:tentative="1">
      <w:start w:val="1"/>
      <w:numFmt w:val="bullet"/>
      <w:lvlText w:val="o"/>
      <w:lvlJc w:val="left"/>
      <w:pPr>
        <w:ind w:left="3722" w:hanging="360"/>
      </w:pPr>
      <w:rPr>
        <w:rFonts w:ascii="Courier New" w:hAnsi="Courier New" w:cs="Courier New" w:hint="default"/>
      </w:rPr>
    </w:lvl>
    <w:lvl w:ilvl="5" w:tplc="08090005" w:tentative="1">
      <w:start w:val="1"/>
      <w:numFmt w:val="bullet"/>
      <w:lvlText w:val=""/>
      <w:lvlJc w:val="left"/>
      <w:pPr>
        <w:ind w:left="4442" w:hanging="360"/>
      </w:pPr>
      <w:rPr>
        <w:rFonts w:ascii="Wingdings" w:hAnsi="Wingdings" w:hint="default"/>
      </w:rPr>
    </w:lvl>
    <w:lvl w:ilvl="6" w:tplc="08090001" w:tentative="1">
      <w:start w:val="1"/>
      <w:numFmt w:val="bullet"/>
      <w:lvlText w:val=""/>
      <w:lvlJc w:val="left"/>
      <w:pPr>
        <w:ind w:left="5162" w:hanging="360"/>
      </w:pPr>
      <w:rPr>
        <w:rFonts w:ascii="Symbol" w:hAnsi="Symbol" w:hint="default"/>
      </w:rPr>
    </w:lvl>
    <w:lvl w:ilvl="7" w:tplc="08090003" w:tentative="1">
      <w:start w:val="1"/>
      <w:numFmt w:val="bullet"/>
      <w:lvlText w:val="o"/>
      <w:lvlJc w:val="left"/>
      <w:pPr>
        <w:ind w:left="5882" w:hanging="360"/>
      </w:pPr>
      <w:rPr>
        <w:rFonts w:ascii="Courier New" w:hAnsi="Courier New" w:cs="Courier New" w:hint="default"/>
      </w:rPr>
    </w:lvl>
    <w:lvl w:ilvl="8" w:tplc="08090005" w:tentative="1">
      <w:start w:val="1"/>
      <w:numFmt w:val="bullet"/>
      <w:lvlText w:val=""/>
      <w:lvlJc w:val="left"/>
      <w:pPr>
        <w:ind w:left="6602" w:hanging="360"/>
      </w:pPr>
      <w:rPr>
        <w:rFonts w:ascii="Wingdings" w:hAnsi="Wingdings" w:hint="default"/>
      </w:rPr>
    </w:lvl>
  </w:abstractNum>
  <w:abstractNum w:abstractNumId="15" w15:restartNumberingAfterBreak="0">
    <w:nsid w:val="23C32239"/>
    <w:multiLevelType w:val="multilevel"/>
    <w:tmpl w:val="52FAB94C"/>
    <w:lvl w:ilvl="0">
      <w:start w:val="51"/>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5804FEB"/>
    <w:multiLevelType w:val="hybridMultilevel"/>
    <w:tmpl w:val="63148EDE"/>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5C4198B"/>
    <w:multiLevelType w:val="multilevel"/>
    <w:tmpl w:val="9FCE2436"/>
    <w:lvl w:ilvl="0">
      <w:start w:val="51"/>
      <w:numFmt w:val="decimal"/>
      <w:lvlText w:val="%1"/>
      <w:lvlJc w:val="left"/>
      <w:pPr>
        <w:ind w:left="372" w:hanging="372"/>
      </w:pPr>
      <w:rPr>
        <w:rFonts w:hint="default"/>
      </w:rPr>
    </w:lvl>
    <w:lvl w:ilvl="1">
      <w:start w:val="2"/>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7A51FF7"/>
    <w:multiLevelType w:val="multilevel"/>
    <w:tmpl w:val="FF32AD8A"/>
    <w:lvl w:ilvl="0">
      <w:start w:val="66"/>
      <w:numFmt w:val="decimal"/>
      <w:lvlText w:val="%1"/>
      <w:lvlJc w:val="left"/>
      <w:pPr>
        <w:ind w:left="528" w:hanging="528"/>
      </w:pPr>
      <w:rPr>
        <w:rFonts w:hint="default"/>
      </w:rPr>
    </w:lvl>
    <w:lvl w:ilvl="1">
      <w:start w:val="2"/>
      <w:numFmt w:val="decimal"/>
      <w:lvlText w:val="%1.%2"/>
      <w:lvlJc w:val="left"/>
      <w:pPr>
        <w:ind w:left="756" w:hanging="528"/>
      </w:pPr>
      <w:rPr>
        <w:rFonts w:hint="default"/>
      </w:rPr>
    </w:lvl>
    <w:lvl w:ilvl="2">
      <w:start w:val="8"/>
      <w:numFmt w:val="decimal"/>
      <w:lvlText w:val="%1.%2.%3"/>
      <w:lvlJc w:val="left"/>
      <w:pPr>
        <w:ind w:left="1176" w:hanging="720"/>
      </w:pPr>
      <w:rPr>
        <w:rFonts w:hint="default"/>
      </w:rPr>
    </w:lvl>
    <w:lvl w:ilvl="3">
      <w:start w:val="1"/>
      <w:numFmt w:val="decimal"/>
      <w:lvlText w:val="%1.%2.%3.%4"/>
      <w:lvlJc w:val="left"/>
      <w:pPr>
        <w:ind w:left="1404" w:hanging="720"/>
      </w:pPr>
      <w:rPr>
        <w:rFonts w:hint="default"/>
      </w:rPr>
    </w:lvl>
    <w:lvl w:ilvl="4">
      <w:start w:val="1"/>
      <w:numFmt w:val="decimal"/>
      <w:lvlText w:val="%1.%2.%3.%4.%5"/>
      <w:lvlJc w:val="left"/>
      <w:pPr>
        <w:ind w:left="1632" w:hanging="720"/>
      </w:pPr>
      <w:rPr>
        <w:rFonts w:hint="default"/>
      </w:rPr>
    </w:lvl>
    <w:lvl w:ilvl="5">
      <w:start w:val="1"/>
      <w:numFmt w:val="decimal"/>
      <w:lvlText w:val="%1.%2.%3.%4.%5.%6"/>
      <w:lvlJc w:val="left"/>
      <w:pPr>
        <w:ind w:left="2220" w:hanging="1080"/>
      </w:pPr>
      <w:rPr>
        <w:rFonts w:hint="default"/>
      </w:rPr>
    </w:lvl>
    <w:lvl w:ilvl="6">
      <w:start w:val="1"/>
      <w:numFmt w:val="decimal"/>
      <w:lvlText w:val="%1.%2.%3.%4.%5.%6.%7"/>
      <w:lvlJc w:val="left"/>
      <w:pPr>
        <w:ind w:left="2448" w:hanging="1080"/>
      </w:pPr>
      <w:rPr>
        <w:rFonts w:hint="default"/>
      </w:rPr>
    </w:lvl>
    <w:lvl w:ilvl="7">
      <w:start w:val="1"/>
      <w:numFmt w:val="decimal"/>
      <w:lvlText w:val="%1.%2.%3.%4.%5.%6.%7.%8"/>
      <w:lvlJc w:val="left"/>
      <w:pPr>
        <w:ind w:left="3036" w:hanging="1440"/>
      </w:pPr>
      <w:rPr>
        <w:rFonts w:hint="default"/>
      </w:rPr>
    </w:lvl>
    <w:lvl w:ilvl="8">
      <w:start w:val="1"/>
      <w:numFmt w:val="decimal"/>
      <w:lvlText w:val="%1.%2.%3.%4.%5.%6.%7.%8.%9"/>
      <w:lvlJc w:val="left"/>
      <w:pPr>
        <w:ind w:left="3264" w:hanging="1440"/>
      </w:pPr>
      <w:rPr>
        <w:rFonts w:hint="default"/>
      </w:rPr>
    </w:lvl>
  </w:abstractNum>
  <w:abstractNum w:abstractNumId="19" w15:restartNumberingAfterBreak="0">
    <w:nsid w:val="30D52035"/>
    <w:multiLevelType w:val="multilevel"/>
    <w:tmpl w:val="7FF8C30E"/>
    <w:lvl w:ilvl="0">
      <w:start w:val="66"/>
      <w:numFmt w:val="decimal"/>
      <w:lvlText w:val="%1"/>
      <w:lvlJc w:val="left"/>
      <w:pPr>
        <w:ind w:left="372" w:hanging="372"/>
      </w:pPr>
      <w:rPr>
        <w:rFonts w:hint="default"/>
        <w:u w:val="none"/>
      </w:rPr>
    </w:lvl>
    <w:lvl w:ilvl="1">
      <w:start w:val="4"/>
      <w:numFmt w:val="decimal"/>
      <w:lvlText w:val="%1.%2"/>
      <w:lvlJc w:val="left"/>
      <w:pPr>
        <w:ind w:left="744" w:hanging="372"/>
      </w:pPr>
      <w:rPr>
        <w:rFonts w:hint="default"/>
        <w:u w:val="none"/>
      </w:rPr>
    </w:lvl>
    <w:lvl w:ilvl="2">
      <w:start w:val="1"/>
      <w:numFmt w:val="decimal"/>
      <w:lvlText w:val="%1.%2.%3"/>
      <w:lvlJc w:val="left"/>
      <w:pPr>
        <w:ind w:left="1464" w:hanging="720"/>
      </w:pPr>
      <w:rPr>
        <w:rFonts w:hint="default"/>
        <w:u w:val="none"/>
      </w:rPr>
    </w:lvl>
    <w:lvl w:ilvl="3">
      <w:start w:val="1"/>
      <w:numFmt w:val="decimal"/>
      <w:lvlText w:val="%1.%2.%3.%4"/>
      <w:lvlJc w:val="left"/>
      <w:pPr>
        <w:ind w:left="1836" w:hanging="720"/>
      </w:pPr>
      <w:rPr>
        <w:rFonts w:hint="default"/>
        <w:u w:val="none"/>
      </w:rPr>
    </w:lvl>
    <w:lvl w:ilvl="4">
      <w:start w:val="1"/>
      <w:numFmt w:val="decimal"/>
      <w:lvlText w:val="%1.%2.%3.%4.%5"/>
      <w:lvlJc w:val="left"/>
      <w:pPr>
        <w:ind w:left="2208" w:hanging="720"/>
      </w:pPr>
      <w:rPr>
        <w:rFonts w:hint="default"/>
        <w:u w:val="none"/>
      </w:rPr>
    </w:lvl>
    <w:lvl w:ilvl="5">
      <w:start w:val="1"/>
      <w:numFmt w:val="decimal"/>
      <w:lvlText w:val="%1.%2.%3.%4.%5.%6"/>
      <w:lvlJc w:val="left"/>
      <w:pPr>
        <w:ind w:left="2940" w:hanging="1080"/>
      </w:pPr>
      <w:rPr>
        <w:rFonts w:hint="default"/>
        <w:u w:val="none"/>
      </w:rPr>
    </w:lvl>
    <w:lvl w:ilvl="6">
      <w:start w:val="1"/>
      <w:numFmt w:val="decimal"/>
      <w:lvlText w:val="%1.%2.%3.%4.%5.%6.%7"/>
      <w:lvlJc w:val="left"/>
      <w:pPr>
        <w:ind w:left="3312" w:hanging="1080"/>
      </w:pPr>
      <w:rPr>
        <w:rFonts w:hint="default"/>
        <w:u w:val="none"/>
      </w:rPr>
    </w:lvl>
    <w:lvl w:ilvl="7">
      <w:start w:val="1"/>
      <w:numFmt w:val="decimal"/>
      <w:lvlText w:val="%1.%2.%3.%4.%5.%6.%7.%8"/>
      <w:lvlJc w:val="left"/>
      <w:pPr>
        <w:ind w:left="4044" w:hanging="1440"/>
      </w:pPr>
      <w:rPr>
        <w:rFonts w:hint="default"/>
        <w:u w:val="none"/>
      </w:rPr>
    </w:lvl>
    <w:lvl w:ilvl="8">
      <w:start w:val="1"/>
      <w:numFmt w:val="decimal"/>
      <w:lvlText w:val="%1.%2.%3.%4.%5.%6.%7.%8.%9"/>
      <w:lvlJc w:val="left"/>
      <w:pPr>
        <w:ind w:left="4416" w:hanging="1440"/>
      </w:pPr>
      <w:rPr>
        <w:rFonts w:hint="default"/>
        <w:u w:val="none"/>
      </w:rPr>
    </w:lvl>
  </w:abstractNum>
  <w:abstractNum w:abstractNumId="20" w15:restartNumberingAfterBreak="0">
    <w:nsid w:val="31A8350F"/>
    <w:multiLevelType w:val="hybridMultilevel"/>
    <w:tmpl w:val="78BA0E74"/>
    <w:lvl w:ilvl="0" w:tplc="08090001">
      <w:start w:val="1"/>
      <w:numFmt w:val="bullet"/>
      <w:lvlText w:val=""/>
      <w:lvlJc w:val="left"/>
      <w:pPr>
        <w:ind w:left="1226" w:hanging="360"/>
      </w:pPr>
      <w:rPr>
        <w:rFonts w:ascii="Symbol" w:hAnsi="Symbol" w:hint="default"/>
      </w:rPr>
    </w:lvl>
    <w:lvl w:ilvl="1" w:tplc="08090003" w:tentative="1">
      <w:start w:val="1"/>
      <w:numFmt w:val="bullet"/>
      <w:lvlText w:val="o"/>
      <w:lvlJc w:val="left"/>
      <w:pPr>
        <w:ind w:left="1946" w:hanging="360"/>
      </w:pPr>
      <w:rPr>
        <w:rFonts w:ascii="Courier New" w:hAnsi="Courier New" w:cs="Courier New" w:hint="default"/>
      </w:rPr>
    </w:lvl>
    <w:lvl w:ilvl="2" w:tplc="08090005" w:tentative="1">
      <w:start w:val="1"/>
      <w:numFmt w:val="bullet"/>
      <w:lvlText w:val=""/>
      <w:lvlJc w:val="left"/>
      <w:pPr>
        <w:ind w:left="2666" w:hanging="360"/>
      </w:pPr>
      <w:rPr>
        <w:rFonts w:ascii="Wingdings" w:hAnsi="Wingdings" w:hint="default"/>
      </w:rPr>
    </w:lvl>
    <w:lvl w:ilvl="3" w:tplc="08090001" w:tentative="1">
      <w:start w:val="1"/>
      <w:numFmt w:val="bullet"/>
      <w:lvlText w:val=""/>
      <w:lvlJc w:val="left"/>
      <w:pPr>
        <w:ind w:left="3386" w:hanging="360"/>
      </w:pPr>
      <w:rPr>
        <w:rFonts w:ascii="Symbol" w:hAnsi="Symbol" w:hint="default"/>
      </w:rPr>
    </w:lvl>
    <w:lvl w:ilvl="4" w:tplc="08090003" w:tentative="1">
      <w:start w:val="1"/>
      <w:numFmt w:val="bullet"/>
      <w:lvlText w:val="o"/>
      <w:lvlJc w:val="left"/>
      <w:pPr>
        <w:ind w:left="4106" w:hanging="360"/>
      </w:pPr>
      <w:rPr>
        <w:rFonts w:ascii="Courier New" w:hAnsi="Courier New" w:cs="Courier New" w:hint="default"/>
      </w:rPr>
    </w:lvl>
    <w:lvl w:ilvl="5" w:tplc="08090005" w:tentative="1">
      <w:start w:val="1"/>
      <w:numFmt w:val="bullet"/>
      <w:lvlText w:val=""/>
      <w:lvlJc w:val="left"/>
      <w:pPr>
        <w:ind w:left="4826" w:hanging="360"/>
      </w:pPr>
      <w:rPr>
        <w:rFonts w:ascii="Wingdings" w:hAnsi="Wingdings" w:hint="default"/>
      </w:rPr>
    </w:lvl>
    <w:lvl w:ilvl="6" w:tplc="08090001" w:tentative="1">
      <w:start w:val="1"/>
      <w:numFmt w:val="bullet"/>
      <w:lvlText w:val=""/>
      <w:lvlJc w:val="left"/>
      <w:pPr>
        <w:ind w:left="5546" w:hanging="360"/>
      </w:pPr>
      <w:rPr>
        <w:rFonts w:ascii="Symbol" w:hAnsi="Symbol" w:hint="default"/>
      </w:rPr>
    </w:lvl>
    <w:lvl w:ilvl="7" w:tplc="08090003" w:tentative="1">
      <w:start w:val="1"/>
      <w:numFmt w:val="bullet"/>
      <w:lvlText w:val="o"/>
      <w:lvlJc w:val="left"/>
      <w:pPr>
        <w:ind w:left="6266" w:hanging="360"/>
      </w:pPr>
      <w:rPr>
        <w:rFonts w:ascii="Courier New" w:hAnsi="Courier New" w:cs="Courier New" w:hint="default"/>
      </w:rPr>
    </w:lvl>
    <w:lvl w:ilvl="8" w:tplc="08090005" w:tentative="1">
      <w:start w:val="1"/>
      <w:numFmt w:val="bullet"/>
      <w:lvlText w:val=""/>
      <w:lvlJc w:val="left"/>
      <w:pPr>
        <w:ind w:left="6986" w:hanging="360"/>
      </w:pPr>
      <w:rPr>
        <w:rFonts w:ascii="Wingdings" w:hAnsi="Wingdings" w:hint="default"/>
      </w:rPr>
    </w:lvl>
  </w:abstractNum>
  <w:abstractNum w:abstractNumId="21" w15:restartNumberingAfterBreak="0">
    <w:nsid w:val="41DC4ECF"/>
    <w:multiLevelType w:val="hybridMultilevel"/>
    <w:tmpl w:val="C32CE276"/>
    <w:lvl w:ilvl="0" w:tplc="2806FBCE">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2" w15:restartNumberingAfterBreak="0">
    <w:nsid w:val="42C95DA6"/>
    <w:multiLevelType w:val="hybridMultilevel"/>
    <w:tmpl w:val="806C4EA0"/>
    <w:lvl w:ilvl="0" w:tplc="7F903D14">
      <w:start w:val="2"/>
      <w:numFmt w:val="decimal"/>
      <w:lvlText w:val="%1."/>
      <w:lvlJc w:val="left"/>
      <w:pPr>
        <w:ind w:left="941" w:hanging="360"/>
      </w:pPr>
      <w:rPr>
        <w:rFonts w:hint="default"/>
      </w:rPr>
    </w:lvl>
    <w:lvl w:ilvl="1" w:tplc="08090019" w:tentative="1">
      <w:start w:val="1"/>
      <w:numFmt w:val="lowerLetter"/>
      <w:lvlText w:val="%2."/>
      <w:lvlJc w:val="left"/>
      <w:pPr>
        <w:ind w:left="1661" w:hanging="360"/>
      </w:pPr>
    </w:lvl>
    <w:lvl w:ilvl="2" w:tplc="0809001B" w:tentative="1">
      <w:start w:val="1"/>
      <w:numFmt w:val="lowerRoman"/>
      <w:lvlText w:val="%3."/>
      <w:lvlJc w:val="right"/>
      <w:pPr>
        <w:ind w:left="2381" w:hanging="180"/>
      </w:pPr>
    </w:lvl>
    <w:lvl w:ilvl="3" w:tplc="0809000F" w:tentative="1">
      <w:start w:val="1"/>
      <w:numFmt w:val="decimal"/>
      <w:lvlText w:val="%4."/>
      <w:lvlJc w:val="left"/>
      <w:pPr>
        <w:ind w:left="3101" w:hanging="360"/>
      </w:pPr>
    </w:lvl>
    <w:lvl w:ilvl="4" w:tplc="08090019" w:tentative="1">
      <w:start w:val="1"/>
      <w:numFmt w:val="lowerLetter"/>
      <w:lvlText w:val="%5."/>
      <w:lvlJc w:val="left"/>
      <w:pPr>
        <w:ind w:left="3821" w:hanging="360"/>
      </w:pPr>
    </w:lvl>
    <w:lvl w:ilvl="5" w:tplc="0809001B" w:tentative="1">
      <w:start w:val="1"/>
      <w:numFmt w:val="lowerRoman"/>
      <w:lvlText w:val="%6."/>
      <w:lvlJc w:val="right"/>
      <w:pPr>
        <w:ind w:left="4541" w:hanging="180"/>
      </w:pPr>
    </w:lvl>
    <w:lvl w:ilvl="6" w:tplc="0809000F" w:tentative="1">
      <w:start w:val="1"/>
      <w:numFmt w:val="decimal"/>
      <w:lvlText w:val="%7."/>
      <w:lvlJc w:val="left"/>
      <w:pPr>
        <w:ind w:left="5261" w:hanging="360"/>
      </w:pPr>
    </w:lvl>
    <w:lvl w:ilvl="7" w:tplc="08090019" w:tentative="1">
      <w:start w:val="1"/>
      <w:numFmt w:val="lowerLetter"/>
      <w:lvlText w:val="%8."/>
      <w:lvlJc w:val="left"/>
      <w:pPr>
        <w:ind w:left="5981" w:hanging="360"/>
      </w:pPr>
    </w:lvl>
    <w:lvl w:ilvl="8" w:tplc="0809001B" w:tentative="1">
      <w:start w:val="1"/>
      <w:numFmt w:val="lowerRoman"/>
      <w:lvlText w:val="%9."/>
      <w:lvlJc w:val="right"/>
      <w:pPr>
        <w:ind w:left="6701" w:hanging="180"/>
      </w:pPr>
    </w:lvl>
  </w:abstractNum>
  <w:abstractNum w:abstractNumId="23" w15:restartNumberingAfterBreak="0">
    <w:nsid w:val="4466329C"/>
    <w:multiLevelType w:val="hybridMultilevel"/>
    <w:tmpl w:val="9CFCFDE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6AE4A6C"/>
    <w:multiLevelType w:val="multilevel"/>
    <w:tmpl w:val="B07C3B88"/>
    <w:lvl w:ilvl="0">
      <w:start w:val="67"/>
      <w:numFmt w:val="decimal"/>
      <w:lvlText w:val="%1"/>
      <w:lvlJc w:val="left"/>
      <w:pPr>
        <w:ind w:left="372" w:hanging="372"/>
      </w:pPr>
      <w:rPr>
        <w:rFonts w:hint="default"/>
        <w:u w:val="none"/>
      </w:rPr>
    </w:lvl>
    <w:lvl w:ilvl="1">
      <w:start w:val="4"/>
      <w:numFmt w:val="decimal"/>
      <w:lvlText w:val="%1.%2"/>
      <w:lvlJc w:val="left"/>
      <w:pPr>
        <w:ind w:left="372" w:hanging="372"/>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25" w15:restartNumberingAfterBreak="0">
    <w:nsid w:val="4776373C"/>
    <w:multiLevelType w:val="hybridMultilevel"/>
    <w:tmpl w:val="AA20052A"/>
    <w:lvl w:ilvl="0" w:tplc="7F66FF3E">
      <w:start w:val="1"/>
      <w:numFmt w:val="decimal"/>
      <w:lvlText w:val="%1."/>
      <w:lvlJc w:val="left"/>
      <w:pPr>
        <w:ind w:left="1356" w:hanging="360"/>
      </w:pPr>
      <w:rPr>
        <w:rFonts w:hint="default"/>
      </w:rPr>
    </w:lvl>
    <w:lvl w:ilvl="1" w:tplc="08090019" w:tentative="1">
      <w:start w:val="1"/>
      <w:numFmt w:val="lowerLetter"/>
      <w:lvlText w:val="%2."/>
      <w:lvlJc w:val="left"/>
      <w:pPr>
        <w:ind w:left="2076" w:hanging="360"/>
      </w:pPr>
    </w:lvl>
    <w:lvl w:ilvl="2" w:tplc="0809001B" w:tentative="1">
      <w:start w:val="1"/>
      <w:numFmt w:val="lowerRoman"/>
      <w:lvlText w:val="%3."/>
      <w:lvlJc w:val="right"/>
      <w:pPr>
        <w:ind w:left="2796" w:hanging="180"/>
      </w:pPr>
    </w:lvl>
    <w:lvl w:ilvl="3" w:tplc="0809000F" w:tentative="1">
      <w:start w:val="1"/>
      <w:numFmt w:val="decimal"/>
      <w:lvlText w:val="%4."/>
      <w:lvlJc w:val="left"/>
      <w:pPr>
        <w:ind w:left="3516" w:hanging="360"/>
      </w:pPr>
    </w:lvl>
    <w:lvl w:ilvl="4" w:tplc="08090019" w:tentative="1">
      <w:start w:val="1"/>
      <w:numFmt w:val="lowerLetter"/>
      <w:lvlText w:val="%5."/>
      <w:lvlJc w:val="left"/>
      <w:pPr>
        <w:ind w:left="4236" w:hanging="360"/>
      </w:pPr>
    </w:lvl>
    <w:lvl w:ilvl="5" w:tplc="0809001B" w:tentative="1">
      <w:start w:val="1"/>
      <w:numFmt w:val="lowerRoman"/>
      <w:lvlText w:val="%6."/>
      <w:lvlJc w:val="right"/>
      <w:pPr>
        <w:ind w:left="4956" w:hanging="180"/>
      </w:pPr>
    </w:lvl>
    <w:lvl w:ilvl="6" w:tplc="0809000F" w:tentative="1">
      <w:start w:val="1"/>
      <w:numFmt w:val="decimal"/>
      <w:lvlText w:val="%7."/>
      <w:lvlJc w:val="left"/>
      <w:pPr>
        <w:ind w:left="5676" w:hanging="360"/>
      </w:pPr>
    </w:lvl>
    <w:lvl w:ilvl="7" w:tplc="08090019" w:tentative="1">
      <w:start w:val="1"/>
      <w:numFmt w:val="lowerLetter"/>
      <w:lvlText w:val="%8."/>
      <w:lvlJc w:val="left"/>
      <w:pPr>
        <w:ind w:left="6396" w:hanging="360"/>
      </w:pPr>
    </w:lvl>
    <w:lvl w:ilvl="8" w:tplc="0809001B" w:tentative="1">
      <w:start w:val="1"/>
      <w:numFmt w:val="lowerRoman"/>
      <w:lvlText w:val="%9."/>
      <w:lvlJc w:val="right"/>
      <w:pPr>
        <w:ind w:left="7116" w:hanging="180"/>
      </w:pPr>
    </w:lvl>
  </w:abstractNum>
  <w:abstractNum w:abstractNumId="26" w15:restartNumberingAfterBreak="0">
    <w:nsid w:val="4F3C6C2D"/>
    <w:multiLevelType w:val="multilevel"/>
    <w:tmpl w:val="9514CA2E"/>
    <w:lvl w:ilvl="0">
      <w:start w:val="5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1404070"/>
    <w:multiLevelType w:val="hybridMultilevel"/>
    <w:tmpl w:val="463CD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E420E1"/>
    <w:multiLevelType w:val="hybridMultilevel"/>
    <w:tmpl w:val="88EEA58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9" w15:restartNumberingAfterBreak="0">
    <w:nsid w:val="5740746C"/>
    <w:multiLevelType w:val="hybridMultilevel"/>
    <w:tmpl w:val="3ED255B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58B30E7E"/>
    <w:multiLevelType w:val="hybridMultilevel"/>
    <w:tmpl w:val="F878DE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DD4A5D"/>
    <w:multiLevelType w:val="hybridMultilevel"/>
    <w:tmpl w:val="183645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E53B03"/>
    <w:multiLevelType w:val="hybridMultilevel"/>
    <w:tmpl w:val="44CA5582"/>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B5C1121"/>
    <w:multiLevelType w:val="hybridMultilevel"/>
    <w:tmpl w:val="90024828"/>
    <w:lvl w:ilvl="0" w:tplc="B8BEC8DE">
      <w:start w:val="1"/>
      <w:numFmt w:val="decimal"/>
      <w:lvlText w:val="%1."/>
      <w:lvlJc w:val="left"/>
      <w:pPr>
        <w:ind w:left="816" w:hanging="360"/>
      </w:pPr>
      <w:rPr>
        <w:rFonts w:hint="default"/>
      </w:rPr>
    </w:lvl>
    <w:lvl w:ilvl="1" w:tplc="08090019" w:tentative="1">
      <w:start w:val="1"/>
      <w:numFmt w:val="lowerLetter"/>
      <w:lvlText w:val="%2."/>
      <w:lvlJc w:val="left"/>
      <w:pPr>
        <w:ind w:left="1536" w:hanging="360"/>
      </w:pPr>
    </w:lvl>
    <w:lvl w:ilvl="2" w:tplc="0809001B" w:tentative="1">
      <w:start w:val="1"/>
      <w:numFmt w:val="lowerRoman"/>
      <w:lvlText w:val="%3."/>
      <w:lvlJc w:val="right"/>
      <w:pPr>
        <w:ind w:left="2256" w:hanging="180"/>
      </w:pPr>
    </w:lvl>
    <w:lvl w:ilvl="3" w:tplc="0809000F" w:tentative="1">
      <w:start w:val="1"/>
      <w:numFmt w:val="decimal"/>
      <w:lvlText w:val="%4."/>
      <w:lvlJc w:val="left"/>
      <w:pPr>
        <w:ind w:left="2976" w:hanging="360"/>
      </w:pPr>
    </w:lvl>
    <w:lvl w:ilvl="4" w:tplc="08090019" w:tentative="1">
      <w:start w:val="1"/>
      <w:numFmt w:val="lowerLetter"/>
      <w:lvlText w:val="%5."/>
      <w:lvlJc w:val="left"/>
      <w:pPr>
        <w:ind w:left="3696" w:hanging="360"/>
      </w:pPr>
    </w:lvl>
    <w:lvl w:ilvl="5" w:tplc="0809001B" w:tentative="1">
      <w:start w:val="1"/>
      <w:numFmt w:val="lowerRoman"/>
      <w:lvlText w:val="%6."/>
      <w:lvlJc w:val="right"/>
      <w:pPr>
        <w:ind w:left="4416" w:hanging="180"/>
      </w:pPr>
    </w:lvl>
    <w:lvl w:ilvl="6" w:tplc="0809000F" w:tentative="1">
      <w:start w:val="1"/>
      <w:numFmt w:val="decimal"/>
      <w:lvlText w:val="%7."/>
      <w:lvlJc w:val="left"/>
      <w:pPr>
        <w:ind w:left="5136" w:hanging="360"/>
      </w:pPr>
    </w:lvl>
    <w:lvl w:ilvl="7" w:tplc="08090019" w:tentative="1">
      <w:start w:val="1"/>
      <w:numFmt w:val="lowerLetter"/>
      <w:lvlText w:val="%8."/>
      <w:lvlJc w:val="left"/>
      <w:pPr>
        <w:ind w:left="5856" w:hanging="360"/>
      </w:pPr>
    </w:lvl>
    <w:lvl w:ilvl="8" w:tplc="0809001B" w:tentative="1">
      <w:start w:val="1"/>
      <w:numFmt w:val="lowerRoman"/>
      <w:lvlText w:val="%9."/>
      <w:lvlJc w:val="right"/>
      <w:pPr>
        <w:ind w:left="6576" w:hanging="180"/>
      </w:pPr>
    </w:lvl>
  </w:abstractNum>
  <w:abstractNum w:abstractNumId="34" w15:restartNumberingAfterBreak="0">
    <w:nsid w:val="5BB3291E"/>
    <w:multiLevelType w:val="hybridMultilevel"/>
    <w:tmpl w:val="25B64002"/>
    <w:lvl w:ilvl="0" w:tplc="08090001">
      <w:start w:val="1"/>
      <w:numFmt w:val="bullet"/>
      <w:lvlText w:val=""/>
      <w:lvlJc w:val="left"/>
      <w:pPr>
        <w:ind w:left="1154" w:hanging="360"/>
      </w:pPr>
      <w:rPr>
        <w:rFonts w:ascii="Symbol" w:hAnsi="Symbol"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35" w15:restartNumberingAfterBreak="0">
    <w:nsid w:val="5D3B6C42"/>
    <w:multiLevelType w:val="hybridMultilevel"/>
    <w:tmpl w:val="6D22366E"/>
    <w:lvl w:ilvl="0" w:tplc="CF9E86A8">
      <w:start w:val="2"/>
      <w:numFmt w:val="decimal"/>
      <w:lvlText w:val="%1."/>
      <w:lvlJc w:val="left"/>
      <w:pPr>
        <w:ind w:left="941" w:hanging="360"/>
      </w:pPr>
      <w:rPr>
        <w:rFonts w:hint="default"/>
      </w:rPr>
    </w:lvl>
    <w:lvl w:ilvl="1" w:tplc="08090019" w:tentative="1">
      <w:start w:val="1"/>
      <w:numFmt w:val="lowerLetter"/>
      <w:lvlText w:val="%2."/>
      <w:lvlJc w:val="left"/>
      <w:pPr>
        <w:ind w:left="1661" w:hanging="360"/>
      </w:pPr>
    </w:lvl>
    <w:lvl w:ilvl="2" w:tplc="0809001B" w:tentative="1">
      <w:start w:val="1"/>
      <w:numFmt w:val="lowerRoman"/>
      <w:lvlText w:val="%3."/>
      <w:lvlJc w:val="right"/>
      <w:pPr>
        <w:ind w:left="2381" w:hanging="180"/>
      </w:pPr>
    </w:lvl>
    <w:lvl w:ilvl="3" w:tplc="0809000F" w:tentative="1">
      <w:start w:val="1"/>
      <w:numFmt w:val="decimal"/>
      <w:lvlText w:val="%4."/>
      <w:lvlJc w:val="left"/>
      <w:pPr>
        <w:ind w:left="3101" w:hanging="360"/>
      </w:pPr>
    </w:lvl>
    <w:lvl w:ilvl="4" w:tplc="08090019" w:tentative="1">
      <w:start w:val="1"/>
      <w:numFmt w:val="lowerLetter"/>
      <w:lvlText w:val="%5."/>
      <w:lvlJc w:val="left"/>
      <w:pPr>
        <w:ind w:left="3821" w:hanging="360"/>
      </w:pPr>
    </w:lvl>
    <w:lvl w:ilvl="5" w:tplc="0809001B" w:tentative="1">
      <w:start w:val="1"/>
      <w:numFmt w:val="lowerRoman"/>
      <w:lvlText w:val="%6."/>
      <w:lvlJc w:val="right"/>
      <w:pPr>
        <w:ind w:left="4541" w:hanging="180"/>
      </w:pPr>
    </w:lvl>
    <w:lvl w:ilvl="6" w:tplc="0809000F" w:tentative="1">
      <w:start w:val="1"/>
      <w:numFmt w:val="decimal"/>
      <w:lvlText w:val="%7."/>
      <w:lvlJc w:val="left"/>
      <w:pPr>
        <w:ind w:left="5261" w:hanging="360"/>
      </w:pPr>
    </w:lvl>
    <w:lvl w:ilvl="7" w:tplc="08090019" w:tentative="1">
      <w:start w:val="1"/>
      <w:numFmt w:val="lowerLetter"/>
      <w:lvlText w:val="%8."/>
      <w:lvlJc w:val="left"/>
      <w:pPr>
        <w:ind w:left="5981" w:hanging="360"/>
      </w:pPr>
    </w:lvl>
    <w:lvl w:ilvl="8" w:tplc="0809001B" w:tentative="1">
      <w:start w:val="1"/>
      <w:numFmt w:val="lowerRoman"/>
      <w:lvlText w:val="%9."/>
      <w:lvlJc w:val="right"/>
      <w:pPr>
        <w:ind w:left="6701" w:hanging="180"/>
      </w:pPr>
    </w:lvl>
  </w:abstractNum>
  <w:abstractNum w:abstractNumId="36" w15:restartNumberingAfterBreak="0">
    <w:nsid w:val="5D486416"/>
    <w:multiLevelType w:val="hybridMultilevel"/>
    <w:tmpl w:val="D3BED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C17951"/>
    <w:multiLevelType w:val="hybridMultilevel"/>
    <w:tmpl w:val="F518471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8" w15:restartNumberingAfterBreak="0">
    <w:nsid w:val="661F7A90"/>
    <w:multiLevelType w:val="multilevel"/>
    <w:tmpl w:val="53402C14"/>
    <w:lvl w:ilvl="0">
      <w:start w:val="67"/>
      <w:numFmt w:val="decimal"/>
      <w:lvlText w:val="%1"/>
      <w:lvlJc w:val="left"/>
      <w:pPr>
        <w:ind w:left="372" w:hanging="372"/>
      </w:pPr>
      <w:rPr>
        <w:rFonts w:hint="default"/>
        <w:u w:val="none"/>
      </w:rPr>
    </w:lvl>
    <w:lvl w:ilvl="1">
      <w:start w:val="4"/>
      <w:numFmt w:val="decimal"/>
      <w:lvlText w:val="%1.%2"/>
      <w:lvlJc w:val="left"/>
      <w:pPr>
        <w:ind w:left="372" w:hanging="372"/>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39" w15:restartNumberingAfterBreak="0">
    <w:nsid w:val="66301CE1"/>
    <w:multiLevelType w:val="hybridMultilevel"/>
    <w:tmpl w:val="2CE4A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246A5C"/>
    <w:multiLevelType w:val="hybridMultilevel"/>
    <w:tmpl w:val="06787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2B4A82"/>
    <w:multiLevelType w:val="hybridMultilevel"/>
    <w:tmpl w:val="A038176E"/>
    <w:lvl w:ilvl="0" w:tplc="38E05CD4">
      <w:start w:val="29"/>
      <w:numFmt w:val="bullet"/>
      <w:lvlText w:val="-"/>
      <w:lvlJc w:val="left"/>
      <w:pPr>
        <w:ind w:left="408" w:hanging="360"/>
      </w:pPr>
      <w:rPr>
        <w:rFonts w:ascii="Calibri" w:eastAsia="Times New Roman" w:hAnsi="Calibri" w:cs="Calibri"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42" w15:restartNumberingAfterBreak="0">
    <w:nsid w:val="6DD374F1"/>
    <w:multiLevelType w:val="hybridMultilevel"/>
    <w:tmpl w:val="33EEA684"/>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F22263"/>
    <w:multiLevelType w:val="hybridMultilevel"/>
    <w:tmpl w:val="9AA88B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26A1D2B"/>
    <w:multiLevelType w:val="multilevel"/>
    <w:tmpl w:val="47946222"/>
    <w:lvl w:ilvl="0">
      <w:start w:val="66"/>
      <w:numFmt w:val="decimal"/>
      <w:lvlText w:val="%1"/>
      <w:lvlJc w:val="left"/>
      <w:pPr>
        <w:ind w:left="372" w:hanging="372"/>
      </w:pPr>
      <w:rPr>
        <w:rFonts w:hint="default"/>
        <w:u w:val="none"/>
      </w:rPr>
    </w:lvl>
    <w:lvl w:ilvl="1">
      <w:start w:val="4"/>
      <w:numFmt w:val="decimal"/>
      <w:lvlText w:val="%1.%2"/>
      <w:lvlJc w:val="left"/>
      <w:pPr>
        <w:ind w:left="372" w:hanging="372"/>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45" w15:restartNumberingAfterBreak="0">
    <w:nsid w:val="77A8367D"/>
    <w:multiLevelType w:val="hybridMultilevel"/>
    <w:tmpl w:val="B26A32BA"/>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FCD2E4D"/>
    <w:multiLevelType w:val="multilevel"/>
    <w:tmpl w:val="E58A831C"/>
    <w:lvl w:ilvl="0">
      <w:start w:val="19"/>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41"/>
  </w:num>
  <w:num w:numId="4">
    <w:abstractNumId w:val="43"/>
  </w:num>
  <w:num w:numId="5">
    <w:abstractNumId w:val="9"/>
  </w:num>
  <w:num w:numId="6">
    <w:abstractNumId w:val="28"/>
  </w:num>
  <w:num w:numId="7">
    <w:abstractNumId w:val="33"/>
  </w:num>
  <w:num w:numId="8">
    <w:abstractNumId w:val="18"/>
  </w:num>
  <w:num w:numId="9">
    <w:abstractNumId w:val="32"/>
  </w:num>
  <w:num w:numId="10">
    <w:abstractNumId w:val="45"/>
  </w:num>
  <w:num w:numId="11">
    <w:abstractNumId w:val="35"/>
  </w:num>
  <w:num w:numId="12">
    <w:abstractNumId w:val="13"/>
  </w:num>
  <w:num w:numId="13">
    <w:abstractNumId w:val="16"/>
  </w:num>
  <w:num w:numId="14">
    <w:abstractNumId w:val="42"/>
  </w:num>
  <w:num w:numId="15">
    <w:abstractNumId w:val="22"/>
  </w:num>
  <w:num w:numId="16">
    <w:abstractNumId w:val="44"/>
  </w:num>
  <w:num w:numId="17">
    <w:abstractNumId w:val="19"/>
  </w:num>
  <w:num w:numId="18">
    <w:abstractNumId w:val="8"/>
  </w:num>
  <w:num w:numId="19">
    <w:abstractNumId w:val="34"/>
  </w:num>
  <w:num w:numId="20">
    <w:abstractNumId w:val="38"/>
  </w:num>
  <w:num w:numId="21">
    <w:abstractNumId w:val="24"/>
  </w:num>
  <w:num w:numId="22">
    <w:abstractNumId w:val="1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46"/>
  </w:num>
  <w:num w:numId="29">
    <w:abstractNumId w:val="4"/>
  </w:num>
  <w:num w:numId="30">
    <w:abstractNumId w:val="3"/>
  </w:num>
  <w:num w:numId="31">
    <w:abstractNumId w:val="27"/>
  </w:num>
  <w:num w:numId="32">
    <w:abstractNumId w:val="39"/>
  </w:num>
  <w:num w:numId="33">
    <w:abstractNumId w:val="25"/>
  </w:num>
  <w:num w:numId="34">
    <w:abstractNumId w:val="10"/>
  </w:num>
  <w:num w:numId="35">
    <w:abstractNumId w:val="26"/>
  </w:num>
  <w:num w:numId="36">
    <w:abstractNumId w:val="20"/>
  </w:num>
  <w:num w:numId="37">
    <w:abstractNumId w:val="36"/>
  </w:num>
  <w:num w:numId="38">
    <w:abstractNumId w:val="17"/>
  </w:num>
  <w:num w:numId="39">
    <w:abstractNumId w:val="15"/>
  </w:num>
  <w:num w:numId="40">
    <w:abstractNumId w:val="31"/>
  </w:num>
  <w:num w:numId="41">
    <w:abstractNumId w:val="23"/>
  </w:num>
  <w:num w:numId="42">
    <w:abstractNumId w:val="40"/>
  </w:num>
  <w:num w:numId="43">
    <w:abstractNumId w:val="37"/>
  </w:num>
  <w:num w:numId="44">
    <w:abstractNumId w:val="30"/>
  </w:num>
  <w:num w:numId="45">
    <w:abstractNumId w:val="1"/>
  </w:num>
  <w:num w:numId="46">
    <w:abstractNumId w:val="5"/>
  </w:num>
  <w:num w:numId="47">
    <w:abstractNumId w:val="6"/>
  </w:num>
  <w:num w:numId="48">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activeWritingStyle w:appName="MSWord" w:lang="en-US" w:vendorID="8" w:dllVersion="513" w:checkStyle="1"/>
  <w:activeWritingStyle w:appName="MSWord" w:lang="en-GB" w:vendorID="8" w:dllVersion="513" w:checkStyle="1"/>
  <w:proofState w:spelling="clean" w:grammar="clean"/>
  <w:attachedTemplate r:id="rId1"/>
  <w:linkStyles/>
  <w:mailMerge>
    <w:mainDocumentType w:val="formLetters"/>
    <w:dataType w:val="textFile"/>
    <w:activeRecord w:val="-1"/>
    <w:odso/>
  </w:mailMerge>
  <w:defaultTabStop w:val="2268"/>
  <w:displayHorizontalDrawingGridEvery w:val="0"/>
  <w:displayVerticalDrawingGridEvery w:val="0"/>
  <w:doNotUseMarginsForDrawingGridOrigin/>
  <w:noPunctuationKerning/>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AD4"/>
    <w:rsid w:val="000005D3"/>
    <w:rsid w:val="0000080B"/>
    <w:rsid w:val="00001395"/>
    <w:rsid w:val="00001893"/>
    <w:rsid w:val="00001DF4"/>
    <w:rsid w:val="0000263C"/>
    <w:rsid w:val="000030FC"/>
    <w:rsid w:val="00003393"/>
    <w:rsid w:val="00003994"/>
    <w:rsid w:val="00004D9F"/>
    <w:rsid w:val="00004F21"/>
    <w:rsid w:val="00005FC7"/>
    <w:rsid w:val="00006125"/>
    <w:rsid w:val="00006B63"/>
    <w:rsid w:val="00007D7A"/>
    <w:rsid w:val="00007F14"/>
    <w:rsid w:val="000101FB"/>
    <w:rsid w:val="00011121"/>
    <w:rsid w:val="00011A13"/>
    <w:rsid w:val="000123DF"/>
    <w:rsid w:val="000124F1"/>
    <w:rsid w:val="00012AEA"/>
    <w:rsid w:val="00012E32"/>
    <w:rsid w:val="00013838"/>
    <w:rsid w:val="000143C3"/>
    <w:rsid w:val="00014B6E"/>
    <w:rsid w:val="00014DB8"/>
    <w:rsid w:val="000152B4"/>
    <w:rsid w:val="000162E3"/>
    <w:rsid w:val="000164A1"/>
    <w:rsid w:val="00016B89"/>
    <w:rsid w:val="0001758C"/>
    <w:rsid w:val="00017765"/>
    <w:rsid w:val="0002005C"/>
    <w:rsid w:val="00020194"/>
    <w:rsid w:val="00020721"/>
    <w:rsid w:val="000210A4"/>
    <w:rsid w:val="00022160"/>
    <w:rsid w:val="000222D1"/>
    <w:rsid w:val="000223F4"/>
    <w:rsid w:val="00022B39"/>
    <w:rsid w:val="0002339C"/>
    <w:rsid w:val="000236F9"/>
    <w:rsid w:val="0002405A"/>
    <w:rsid w:val="000241DB"/>
    <w:rsid w:val="00024358"/>
    <w:rsid w:val="000253E1"/>
    <w:rsid w:val="00025F78"/>
    <w:rsid w:val="00026DB7"/>
    <w:rsid w:val="0002728C"/>
    <w:rsid w:val="00027BF4"/>
    <w:rsid w:val="00027FC7"/>
    <w:rsid w:val="00030930"/>
    <w:rsid w:val="000313A5"/>
    <w:rsid w:val="00032A8F"/>
    <w:rsid w:val="00032C63"/>
    <w:rsid w:val="00034073"/>
    <w:rsid w:val="000348C0"/>
    <w:rsid w:val="00034A93"/>
    <w:rsid w:val="00034C63"/>
    <w:rsid w:val="0003674D"/>
    <w:rsid w:val="000370FC"/>
    <w:rsid w:val="0003772B"/>
    <w:rsid w:val="00037818"/>
    <w:rsid w:val="00037F16"/>
    <w:rsid w:val="0004051F"/>
    <w:rsid w:val="000406F6"/>
    <w:rsid w:val="000411BD"/>
    <w:rsid w:val="000414DA"/>
    <w:rsid w:val="000415BC"/>
    <w:rsid w:val="0004177F"/>
    <w:rsid w:val="00041F38"/>
    <w:rsid w:val="00042F08"/>
    <w:rsid w:val="000431F7"/>
    <w:rsid w:val="000435EE"/>
    <w:rsid w:val="00043A2C"/>
    <w:rsid w:val="0004434F"/>
    <w:rsid w:val="000465BD"/>
    <w:rsid w:val="00046C06"/>
    <w:rsid w:val="00046EC3"/>
    <w:rsid w:val="00047541"/>
    <w:rsid w:val="000510AF"/>
    <w:rsid w:val="00051954"/>
    <w:rsid w:val="000519D7"/>
    <w:rsid w:val="00052EFA"/>
    <w:rsid w:val="00053784"/>
    <w:rsid w:val="00054071"/>
    <w:rsid w:val="00054842"/>
    <w:rsid w:val="00054DE3"/>
    <w:rsid w:val="00055145"/>
    <w:rsid w:val="000556DE"/>
    <w:rsid w:val="00056AC5"/>
    <w:rsid w:val="00057224"/>
    <w:rsid w:val="0005742C"/>
    <w:rsid w:val="0005783C"/>
    <w:rsid w:val="000578D7"/>
    <w:rsid w:val="00057A74"/>
    <w:rsid w:val="00060263"/>
    <w:rsid w:val="000607CE"/>
    <w:rsid w:val="00060818"/>
    <w:rsid w:val="00060945"/>
    <w:rsid w:val="00060A82"/>
    <w:rsid w:val="00060D40"/>
    <w:rsid w:val="0006334E"/>
    <w:rsid w:val="00063BEE"/>
    <w:rsid w:val="00064796"/>
    <w:rsid w:val="000648A8"/>
    <w:rsid w:val="00064B00"/>
    <w:rsid w:val="00064B0A"/>
    <w:rsid w:val="00066335"/>
    <w:rsid w:val="00070A55"/>
    <w:rsid w:val="00071296"/>
    <w:rsid w:val="0007131A"/>
    <w:rsid w:val="00071380"/>
    <w:rsid w:val="00071AEE"/>
    <w:rsid w:val="0007226D"/>
    <w:rsid w:val="00073325"/>
    <w:rsid w:val="00073442"/>
    <w:rsid w:val="000735FF"/>
    <w:rsid w:val="00073662"/>
    <w:rsid w:val="00073676"/>
    <w:rsid w:val="0007390A"/>
    <w:rsid w:val="00073985"/>
    <w:rsid w:val="00073E11"/>
    <w:rsid w:val="000741FB"/>
    <w:rsid w:val="000748C9"/>
    <w:rsid w:val="00074C03"/>
    <w:rsid w:val="00074FD1"/>
    <w:rsid w:val="000752BE"/>
    <w:rsid w:val="000754F3"/>
    <w:rsid w:val="00075708"/>
    <w:rsid w:val="00076680"/>
    <w:rsid w:val="000767F2"/>
    <w:rsid w:val="00077A6F"/>
    <w:rsid w:val="000806C8"/>
    <w:rsid w:val="0008088B"/>
    <w:rsid w:val="000812ED"/>
    <w:rsid w:val="00082469"/>
    <w:rsid w:val="00082803"/>
    <w:rsid w:val="00082A93"/>
    <w:rsid w:val="00083293"/>
    <w:rsid w:val="0008423D"/>
    <w:rsid w:val="000845C8"/>
    <w:rsid w:val="00086F27"/>
    <w:rsid w:val="0008729F"/>
    <w:rsid w:val="00087430"/>
    <w:rsid w:val="000877FA"/>
    <w:rsid w:val="0009029D"/>
    <w:rsid w:val="000907DC"/>
    <w:rsid w:val="0009168C"/>
    <w:rsid w:val="0009410A"/>
    <w:rsid w:val="00094154"/>
    <w:rsid w:val="00094699"/>
    <w:rsid w:val="000946EC"/>
    <w:rsid w:val="00094D8A"/>
    <w:rsid w:val="00094F34"/>
    <w:rsid w:val="00095589"/>
    <w:rsid w:val="00096497"/>
    <w:rsid w:val="00096EA0"/>
    <w:rsid w:val="000A00BB"/>
    <w:rsid w:val="000A09E3"/>
    <w:rsid w:val="000A0DD5"/>
    <w:rsid w:val="000A0FD8"/>
    <w:rsid w:val="000A106F"/>
    <w:rsid w:val="000A1B4A"/>
    <w:rsid w:val="000A1F9F"/>
    <w:rsid w:val="000A2C56"/>
    <w:rsid w:val="000A2D98"/>
    <w:rsid w:val="000A2FC7"/>
    <w:rsid w:val="000A32DE"/>
    <w:rsid w:val="000A3740"/>
    <w:rsid w:val="000A37FC"/>
    <w:rsid w:val="000A3FDB"/>
    <w:rsid w:val="000A44F6"/>
    <w:rsid w:val="000A5EAC"/>
    <w:rsid w:val="000A6AA1"/>
    <w:rsid w:val="000A6E17"/>
    <w:rsid w:val="000A72B7"/>
    <w:rsid w:val="000A72D4"/>
    <w:rsid w:val="000A7769"/>
    <w:rsid w:val="000A7A99"/>
    <w:rsid w:val="000B05B1"/>
    <w:rsid w:val="000B0CF0"/>
    <w:rsid w:val="000B117C"/>
    <w:rsid w:val="000B21D1"/>
    <w:rsid w:val="000B2243"/>
    <w:rsid w:val="000B2F03"/>
    <w:rsid w:val="000B32BE"/>
    <w:rsid w:val="000B37F8"/>
    <w:rsid w:val="000B393E"/>
    <w:rsid w:val="000B3975"/>
    <w:rsid w:val="000B4114"/>
    <w:rsid w:val="000B42EE"/>
    <w:rsid w:val="000B4877"/>
    <w:rsid w:val="000B65BA"/>
    <w:rsid w:val="000B69F5"/>
    <w:rsid w:val="000B6F1A"/>
    <w:rsid w:val="000B76AE"/>
    <w:rsid w:val="000B7914"/>
    <w:rsid w:val="000B7BE5"/>
    <w:rsid w:val="000C1A6E"/>
    <w:rsid w:val="000C1BBC"/>
    <w:rsid w:val="000C27CD"/>
    <w:rsid w:val="000C2E7D"/>
    <w:rsid w:val="000C2F74"/>
    <w:rsid w:val="000C38B1"/>
    <w:rsid w:val="000C41B5"/>
    <w:rsid w:val="000C5650"/>
    <w:rsid w:val="000C5A78"/>
    <w:rsid w:val="000C61EB"/>
    <w:rsid w:val="000C6683"/>
    <w:rsid w:val="000D0CFB"/>
    <w:rsid w:val="000D1D89"/>
    <w:rsid w:val="000D1E39"/>
    <w:rsid w:val="000D2CA8"/>
    <w:rsid w:val="000D32DA"/>
    <w:rsid w:val="000D343C"/>
    <w:rsid w:val="000D3C96"/>
    <w:rsid w:val="000D3E25"/>
    <w:rsid w:val="000D3F4A"/>
    <w:rsid w:val="000D42D6"/>
    <w:rsid w:val="000D4763"/>
    <w:rsid w:val="000D5164"/>
    <w:rsid w:val="000D5603"/>
    <w:rsid w:val="000D6614"/>
    <w:rsid w:val="000D6648"/>
    <w:rsid w:val="000D6D23"/>
    <w:rsid w:val="000D6E2B"/>
    <w:rsid w:val="000D7FDB"/>
    <w:rsid w:val="000E0E8B"/>
    <w:rsid w:val="000E10FA"/>
    <w:rsid w:val="000E20E1"/>
    <w:rsid w:val="000E310D"/>
    <w:rsid w:val="000E4AAB"/>
    <w:rsid w:val="000E4B0C"/>
    <w:rsid w:val="000E4D90"/>
    <w:rsid w:val="000E5632"/>
    <w:rsid w:val="000E5ED6"/>
    <w:rsid w:val="000E6138"/>
    <w:rsid w:val="000E66CD"/>
    <w:rsid w:val="000E66D7"/>
    <w:rsid w:val="000E73AF"/>
    <w:rsid w:val="000E786F"/>
    <w:rsid w:val="000E7B0A"/>
    <w:rsid w:val="000F01EF"/>
    <w:rsid w:val="000F0ED7"/>
    <w:rsid w:val="000F2214"/>
    <w:rsid w:val="000F2628"/>
    <w:rsid w:val="000F270C"/>
    <w:rsid w:val="000F2FBC"/>
    <w:rsid w:val="000F31A0"/>
    <w:rsid w:val="000F4373"/>
    <w:rsid w:val="000F4613"/>
    <w:rsid w:val="000F4DFA"/>
    <w:rsid w:val="000F701A"/>
    <w:rsid w:val="000F72AE"/>
    <w:rsid w:val="000F7B9F"/>
    <w:rsid w:val="000F7D7B"/>
    <w:rsid w:val="0010083F"/>
    <w:rsid w:val="001010EC"/>
    <w:rsid w:val="00101212"/>
    <w:rsid w:val="00102985"/>
    <w:rsid w:val="00102F4F"/>
    <w:rsid w:val="001035C7"/>
    <w:rsid w:val="00103DA6"/>
    <w:rsid w:val="00103F31"/>
    <w:rsid w:val="00104539"/>
    <w:rsid w:val="0010466A"/>
    <w:rsid w:val="0010514F"/>
    <w:rsid w:val="0010581C"/>
    <w:rsid w:val="00105BF1"/>
    <w:rsid w:val="00106D59"/>
    <w:rsid w:val="001071F4"/>
    <w:rsid w:val="0010762A"/>
    <w:rsid w:val="0011024F"/>
    <w:rsid w:val="001104CE"/>
    <w:rsid w:val="00111144"/>
    <w:rsid w:val="001113A8"/>
    <w:rsid w:val="0011156A"/>
    <w:rsid w:val="00111A16"/>
    <w:rsid w:val="00111D97"/>
    <w:rsid w:val="00111F17"/>
    <w:rsid w:val="0011201F"/>
    <w:rsid w:val="00112466"/>
    <w:rsid w:val="00113B66"/>
    <w:rsid w:val="00113BD8"/>
    <w:rsid w:val="0011401F"/>
    <w:rsid w:val="00114761"/>
    <w:rsid w:val="00114C0C"/>
    <w:rsid w:val="00114FEC"/>
    <w:rsid w:val="00115A66"/>
    <w:rsid w:val="00116D1B"/>
    <w:rsid w:val="001173ED"/>
    <w:rsid w:val="001204AD"/>
    <w:rsid w:val="00121480"/>
    <w:rsid w:val="0012161D"/>
    <w:rsid w:val="00122B2D"/>
    <w:rsid w:val="00122C98"/>
    <w:rsid w:val="00122CF4"/>
    <w:rsid w:val="00122F99"/>
    <w:rsid w:val="001231FA"/>
    <w:rsid w:val="00123A40"/>
    <w:rsid w:val="0012615D"/>
    <w:rsid w:val="00126B29"/>
    <w:rsid w:val="00126DD3"/>
    <w:rsid w:val="00127A09"/>
    <w:rsid w:val="00130228"/>
    <w:rsid w:val="00131418"/>
    <w:rsid w:val="001316A7"/>
    <w:rsid w:val="00132169"/>
    <w:rsid w:val="00132C96"/>
    <w:rsid w:val="001333C2"/>
    <w:rsid w:val="0013352E"/>
    <w:rsid w:val="00133ABF"/>
    <w:rsid w:val="00133CEE"/>
    <w:rsid w:val="00135F8D"/>
    <w:rsid w:val="00136049"/>
    <w:rsid w:val="00136656"/>
    <w:rsid w:val="00136DB5"/>
    <w:rsid w:val="001370D4"/>
    <w:rsid w:val="00137120"/>
    <w:rsid w:val="001377B7"/>
    <w:rsid w:val="00140013"/>
    <w:rsid w:val="00140377"/>
    <w:rsid w:val="00140965"/>
    <w:rsid w:val="00140986"/>
    <w:rsid w:val="00140E3B"/>
    <w:rsid w:val="001417B1"/>
    <w:rsid w:val="001418E8"/>
    <w:rsid w:val="00141B0B"/>
    <w:rsid w:val="00142540"/>
    <w:rsid w:val="00142587"/>
    <w:rsid w:val="001426F2"/>
    <w:rsid w:val="00143C05"/>
    <w:rsid w:val="00143D1E"/>
    <w:rsid w:val="00144EC1"/>
    <w:rsid w:val="00145D58"/>
    <w:rsid w:val="00145D6F"/>
    <w:rsid w:val="0014785F"/>
    <w:rsid w:val="00147C87"/>
    <w:rsid w:val="00150639"/>
    <w:rsid w:val="0015086E"/>
    <w:rsid w:val="00151301"/>
    <w:rsid w:val="00152F68"/>
    <w:rsid w:val="001533CF"/>
    <w:rsid w:val="0015376A"/>
    <w:rsid w:val="00153B5E"/>
    <w:rsid w:val="001542AC"/>
    <w:rsid w:val="001543F0"/>
    <w:rsid w:val="00156664"/>
    <w:rsid w:val="00156B89"/>
    <w:rsid w:val="00156BB6"/>
    <w:rsid w:val="00157FBC"/>
    <w:rsid w:val="00160F0E"/>
    <w:rsid w:val="00162AF1"/>
    <w:rsid w:val="00163D3C"/>
    <w:rsid w:val="00163EB2"/>
    <w:rsid w:val="0016468E"/>
    <w:rsid w:val="00164A30"/>
    <w:rsid w:val="00164E53"/>
    <w:rsid w:val="0016531D"/>
    <w:rsid w:val="0016628E"/>
    <w:rsid w:val="001665C8"/>
    <w:rsid w:val="001667F6"/>
    <w:rsid w:val="00166CDC"/>
    <w:rsid w:val="001672D3"/>
    <w:rsid w:val="00167325"/>
    <w:rsid w:val="00167AF5"/>
    <w:rsid w:val="00167EA7"/>
    <w:rsid w:val="001705DE"/>
    <w:rsid w:val="00171480"/>
    <w:rsid w:val="00171A75"/>
    <w:rsid w:val="00172308"/>
    <w:rsid w:val="001727D4"/>
    <w:rsid w:val="00172C47"/>
    <w:rsid w:val="00172FCC"/>
    <w:rsid w:val="00173025"/>
    <w:rsid w:val="00173965"/>
    <w:rsid w:val="00173E8A"/>
    <w:rsid w:val="00174A92"/>
    <w:rsid w:val="001761C6"/>
    <w:rsid w:val="0017669E"/>
    <w:rsid w:val="00176B38"/>
    <w:rsid w:val="00176B3C"/>
    <w:rsid w:val="001773E2"/>
    <w:rsid w:val="00177C84"/>
    <w:rsid w:val="00180483"/>
    <w:rsid w:val="001808D8"/>
    <w:rsid w:val="001810C0"/>
    <w:rsid w:val="001814BC"/>
    <w:rsid w:val="0018158A"/>
    <w:rsid w:val="00181F53"/>
    <w:rsid w:val="001826E2"/>
    <w:rsid w:val="0018407D"/>
    <w:rsid w:val="001850D6"/>
    <w:rsid w:val="00185618"/>
    <w:rsid w:val="001861AC"/>
    <w:rsid w:val="00186554"/>
    <w:rsid w:val="00186635"/>
    <w:rsid w:val="00186713"/>
    <w:rsid w:val="00186DD2"/>
    <w:rsid w:val="00186FEF"/>
    <w:rsid w:val="0018731C"/>
    <w:rsid w:val="00187A00"/>
    <w:rsid w:val="00187E7B"/>
    <w:rsid w:val="00187EB6"/>
    <w:rsid w:val="00190397"/>
    <w:rsid w:val="0019073A"/>
    <w:rsid w:val="00190C77"/>
    <w:rsid w:val="001914A4"/>
    <w:rsid w:val="00191609"/>
    <w:rsid w:val="0019196C"/>
    <w:rsid w:val="001919E1"/>
    <w:rsid w:val="00191A42"/>
    <w:rsid w:val="00191B48"/>
    <w:rsid w:val="00191CE2"/>
    <w:rsid w:val="00192146"/>
    <w:rsid w:val="00192DF7"/>
    <w:rsid w:val="001931ED"/>
    <w:rsid w:val="0019353D"/>
    <w:rsid w:val="001945CA"/>
    <w:rsid w:val="00195040"/>
    <w:rsid w:val="00195556"/>
    <w:rsid w:val="001963F0"/>
    <w:rsid w:val="00196ABA"/>
    <w:rsid w:val="00196D8B"/>
    <w:rsid w:val="001A05A8"/>
    <w:rsid w:val="001A296E"/>
    <w:rsid w:val="001A32A2"/>
    <w:rsid w:val="001A34AB"/>
    <w:rsid w:val="001A4705"/>
    <w:rsid w:val="001A50F0"/>
    <w:rsid w:val="001A529F"/>
    <w:rsid w:val="001A52E7"/>
    <w:rsid w:val="001A568D"/>
    <w:rsid w:val="001A5843"/>
    <w:rsid w:val="001A5B41"/>
    <w:rsid w:val="001A6E48"/>
    <w:rsid w:val="001A6F72"/>
    <w:rsid w:val="001A744D"/>
    <w:rsid w:val="001A76CE"/>
    <w:rsid w:val="001A7A56"/>
    <w:rsid w:val="001A7B5F"/>
    <w:rsid w:val="001B0149"/>
    <w:rsid w:val="001B0966"/>
    <w:rsid w:val="001B10CC"/>
    <w:rsid w:val="001B3142"/>
    <w:rsid w:val="001B32F8"/>
    <w:rsid w:val="001B3B41"/>
    <w:rsid w:val="001B3C7E"/>
    <w:rsid w:val="001B5014"/>
    <w:rsid w:val="001C0260"/>
    <w:rsid w:val="001C0ADB"/>
    <w:rsid w:val="001C1223"/>
    <w:rsid w:val="001C1847"/>
    <w:rsid w:val="001C1D56"/>
    <w:rsid w:val="001C2644"/>
    <w:rsid w:val="001C285E"/>
    <w:rsid w:val="001C30C4"/>
    <w:rsid w:val="001C3E3F"/>
    <w:rsid w:val="001C4023"/>
    <w:rsid w:val="001C54AD"/>
    <w:rsid w:val="001C6694"/>
    <w:rsid w:val="001C6893"/>
    <w:rsid w:val="001C71D0"/>
    <w:rsid w:val="001D0178"/>
    <w:rsid w:val="001D085B"/>
    <w:rsid w:val="001D216C"/>
    <w:rsid w:val="001D312D"/>
    <w:rsid w:val="001D389E"/>
    <w:rsid w:val="001D397A"/>
    <w:rsid w:val="001D3DAC"/>
    <w:rsid w:val="001D4E9A"/>
    <w:rsid w:val="001D5019"/>
    <w:rsid w:val="001D6386"/>
    <w:rsid w:val="001D6637"/>
    <w:rsid w:val="001D689C"/>
    <w:rsid w:val="001D7BB1"/>
    <w:rsid w:val="001D7C0D"/>
    <w:rsid w:val="001D7EB8"/>
    <w:rsid w:val="001E135D"/>
    <w:rsid w:val="001E2877"/>
    <w:rsid w:val="001E3572"/>
    <w:rsid w:val="001E4BD0"/>
    <w:rsid w:val="001E5DD3"/>
    <w:rsid w:val="001E5F37"/>
    <w:rsid w:val="001E60C7"/>
    <w:rsid w:val="001E66B3"/>
    <w:rsid w:val="001E693E"/>
    <w:rsid w:val="001E6E62"/>
    <w:rsid w:val="001E7A72"/>
    <w:rsid w:val="001E7B9A"/>
    <w:rsid w:val="001E7C78"/>
    <w:rsid w:val="001F1C87"/>
    <w:rsid w:val="001F2040"/>
    <w:rsid w:val="001F237A"/>
    <w:rsid w:val="001F369D"/>
    <w:rsid w:val="001F4327"/>
    <w:rsid w:val="001F4F30"/>
    <w:rsid w:val="001F536C"/>
    <w:rsid w:val="001F5844"/>
    <w:rsid w:val="001F6B4A"/>
    <w:rsid w:val="001F77E7"/>
    <w:rsid w:val="00201390"/>
    <w:rsid w:val="00201C93"/>
    <w:rsid w:val="0020208D"/>
    <w:rsid w:val="002030CE"/>
    <w:rsid w:val="0020371C"/>
    <w:rsid w:val="00203C5D"/>
    <w:rsid w:val="002045C5"/>
    <w:rsid w:val="002046B7"/>
    <w:rsid w:val="0020474A"/>
    <w:rsid w:val="00204790"/>
    <w:rsid w:val="00206553"/>
    <w:rsid w:val="00206889"/>
    <w:rsid w:val="0020775C"/>
    <w:rsid w:val="0020787E"/>
    <w:rsid w:val="00211764"/>
    <w:rsid w:val="00211FE8"/>
    <w:rsid w:val="00212800"/>
    <w:rsid w:val="00212C4D"/>
    <w:rsid w:val="00212E34"/>
    <w:rsid w:val="00213716"/>
    <w:rsid w:val="00213B94"/>
    <w:rsid w:val="00213D5C"/>
    <w:rsid w:val="00213E7E"/>
    <w:rsid w:val="002149F2"/>
    <w:rsid w:val="002161B3"/>
    <w:rsid w:val="00216509"/>
    <w:rsid w:val="0021697C"/>
    <w:rsid w:val="0022032C"/>
    <w:rsid w:val="00220710"/>
    <w:rsid w:val="002215D5"/>
    <w:rsid w:val="00222104"/>
    <w:rsid w:val="00222DCD"/>
    <w:rsid w:val="00223B48"/>
    <w:rsid w:val="00224078"/>
    <w:rsid w:val="00224155"/>
    <w:rsid w:val="00224760"/>
    <w:rsid w:val="002253B0"/>
    <w:rsid w:val="002267EA"/>
    <w:rsid w:val="002276E6"/>
    <w:rsid w:val="002277B5"/>
    <w:rsid w:val="00227816"/>
    <w:rsid w:val="002307CD"/>
    <w:rsid w:val="00231B29"/>
    <w:rsid w:val="00232214"/>
    <w:rsid w:val="00232957"/>
    <w:rsid w:val="00232ED0"/>
    <w:rsid w:val="00233975"/>
    <w:rsid w:val="00234232"/>
    <w:rsid w:val="0023468E"/>
    <w:rsid w:val="00234AC6"/>
    <w:rsid w:val="00234F47"/>
    <w:rsid w:val="0023595D"/>
    <w:rsid w:val="00235FD1"/>
    <w:rsid w:val="002365AD"/>
    <w:rsid w:val="00236751"/>
    <w:rsid w:val="002369AA"/>
    <w:rsid w:val="002371CE"/>
    <w:rsid w:val="0023796F"/>
    <w:rsid w:val="0024031E"/>
    <w:rsid w:val="00240390"/>
    <w:rsid w:val="00240C9C"/>
    <w:rsid w:val="00240F0E"/>
    <w:rsid w:val="00241127"/>
    <w:rsid w:val="0024127E"/>
    <w:rsid w:val="00242B9B"/>
    <w:rsid w:val="00242C26"/>
    <w:rsid w:val="00243349"/>
    <w:rsid w:val="002441C2"/>
    <w:rsid w:val="00245289"/>
    <w:rsid w:val="00245537"/>
    <w:rsid w:val="00245DC6"/>
    <w:rsid w:val="0024773E"/>
    <w:rsid w:val="0024781A"/>
    <w:rsid w:val="0025090F"/>
    <w:rsid w:val="00250941"/>
    <w:rsid w:val="00250BCF"/>
    <w:rsid w:val="002516FB"/>
    <w:rsid w:val="00251A5B"/>
    <w:rsid w:val="00251BC2"/>
    <w:rsid w:val="00251D12"/>
    <w:rsid w:val="00251D1D"/>
    <w:rsid w:val="00251D24"/>
    <w:rsid w:val="00252822"/>
    <w:rsid w:val="002534CB"/>
    <w:rsid w:val="00253D86"/>
    <w:rsid w:val="00254044"/>
    <w:rsid w:val="002543E2"/>
    <w:rsid w:val="002549A4"/>
    <w:rsid w:val="002555C5"/>
    <w:rsid w:val="00255887"/>
    <w:rsid w:val="00255B27"/>
    <w:rsid w:val="002566C9"/>
    <w:rsid w:val="00257050"/>
    <w:rsid w:val="002605F1"/>
    <w:rsid w:val="00260C91"/>
    <w:rsid w:val="00260DA8"/>
    <w:rsid w:val="00260FBA"/>
    <w:rsid w:val="002613A0"/>
    <w:rsid w:val="002614A6"/>
    <w:rsid w:val="002616FA"/>
    <w:rsid w:val="002625E8"/>
    <w:rsid w:val="0026321F"/>
    <w:rsid w:val="0026364A"/>
    <w:rsid w:val="00264199"/>
    <w:rsid w:val="0026429E"/>
    <w:rsid w:val="002669D0"/>
    <w:rsid w:val="0026700B"/>
    <w:rsid w:val="00267C61"/>
    <w:rsid w:val="00267FE4"/>
    <w:rsid w:val="002706C2"/>
    <w:rsid w:val="0027083F"/>
    <w:rsid w:val="00270CD4"/>
    <w:rsid w:val="00270ED5"/>
    <w:rsid w:val="00270F5F"/>
    <w:rsid w:val="00271194"/>
    <w:rsid w:val="002712E6"/>
    <w:rsid w:val="00271C23"/>
    <w:rsid w:val="00271CC3"/>
    <w:rsid w:val="00271F39"/>
    <w:rsid w:val="00271FFF"/>
    <w:rsid w:val="00272117"/>
    <w:rsid w:val="0027316C"/>
    <w:rsid w:val="0027415F"/>
    <w:rsid w:val="002748CA"/>
    <w:rsid w:val="00275B14"/>
    <w:rsid w:val="00275FE9"/>
    <w:rsid w:val="00276387"/>
    <w:rsid w:val="00276F7C"/>
    <w:rsid w:val="00276FE2"/>
    <w:rsid w:val="002802CD"/>
    <w:rsid w:val="0028061C"/>
    <w:rsid w:val="00280F4E"/>
    <w:rsid w:val="002811E6"/>
    <w:rsid w:val="00281EE6"/>
    <w:rsid w:val="00281F97"/>
    <w:rsid w:val="00282030"/>
    <w:rsid w:val="00282C2D"/>
    <w:rsid w:val="00282D37"/>
    <w:rsid w:val="00282DCC"/>
    <w:rsid w:val="002832FF"/>
    <w:rsid w:val="0028389B"/>
    <w:rsid w:val="002838A7"/>
    <w:rsid w:val="002845C5"/>
    <w:rsid w:val="00284CED"/>
    <w:rsid w:val="00285941"/>
    <w:rsid w:val="00286C0E"/>
    <w:rsid w:val="00287251"/>
    <w:rsid w:val="00287FB6"/>
    <w:rsid w:val="0029097C"/>
    <w:rsid w:val="002910D2"/>
    <w:rsid w:val="00291540"/>
    <w:rsid w:val="00291E84"/>
    <w:rsid w:val="00292121"/>
    <w:rsid w:val="00292D37"/>
    <w:rsid w:val="00292DDB"/>
    <w:rsid w:val="002933D2"/>
    <w:rsid w:val="002933E8"/>
    <w:rsid w:val="0029348D"/>
    <w:rsid w:val="002954D1"/>
    <w:rsid w:val="00295867"/>
    <w:rsid w:val="00296506"/>
    <w:rsid w:val="002967C7"/>
    <w:rsid w:val="00296EB2"/>
    <w:rsid w:val="002A025A"/>
    <w:rsid w:val="002A037B"/>
    <w:rsid w:val="002A0C2E"/>
    <w:rsid w:val="002A1904"/>
    <w:rsid w:val="002A1DE4"/>
    <w:rsid w:val="002A2209"/>
    <w:rsid w:val="002A25B6"/>
    <w:rsid w:val="002A3355"/>
    <w:rsid w:val="002A4DB6"/>
    <w:rsid w:val="002A4E7A"/>
    <w:rsid w:val="002A4F64"/>
    <w:rsid w:val="002A5549"/>
    <w:rsid w:val="002A5A00"/>
    <w:rsid w:val="002A5B9C"/>
    <w:rsid w:val="002A6323"/>
    <w:rsid w:val="002A6C7B"/>
    <w:rsid w:val="002A6FA6"/>
    <w:rsid w:val="002A7B90"/>
    <w:rsid w:val="002B02D7"/>
    <w:rsid w:val="002B04AC"/>
    <w:rsid w:val="002B099C"/>
    <w:rsid w:val="002B1656"/>
    <w:rsid w:val="002B1DE1"/>
    <w:rsid w:val="002B1F44"/>
    <w:rsid w:val="002B264E"/>
    <w:rsid w:val="002B29B5"/>
    <w:rsid w:val="002B2E91"/>
    <w:rsid w:val="002B3A7E"/>
    <w:rsid w:val="002B4137"/>
    <w:rsid w:val="002C07F5"/>
    <w:rsid w:val="002C0B53"/>
    <w:rsid w:val="002C0BF2"/>
    <w:rsid w:val="002C1502"/>
    <w:rsid w:val="002C169C"/>
    <w:rsid w:val="002C1D20"/>
    <w:rsid w:val="002C31A8"/>
    <w:rsid w:val="002C3575"/>
    <w:rsid w:val="002C372C"/>
    <w:rsid w:val="002C43C9"/>
    <w:rsid w:val="002C469E"/>
    <w:rsid w:val="002C47E9"/>
    <w:rsid w:val="002C4A11"/>
    <w:rsid w:val="002C4D2E"/>
    <w:rsid w:val="002C6DB4"/>
    <w:rsid w:val="002C7B23"/>
    <w:rsid w:val="002C7DA9"/>
    <w:rsid w:val="002D0635"/>
    <w:rsid w:val="002D0E9C"/>
    <w:rsid w:val="002D1818"/>
    <w:rsid w:val="002D214D"/>
    <w:rsid w:val="002D2A0E"/>
    <w:rsid w:val="002D32D0"/>
    <w:rsid w:val="002D3384"/>
    <w:rsid w:val="002D35E2"/>
    <w:rsid w:val="002D4141"/>
    <w:rsid w:val="002D4C16"/>
    <w:rsid w:val="002D4C6E"/>
    <w:rsid w:val="002D4DDE"/>
    <w:rsid w:val="002D4E05"/>
    <w:rsid w:val="002D5D97"/>
    <w:rsid w:val="002D73D2"/>
    <w:rsid w:val="002D7728"/>
    <w:rsid w:val="002D7B1D"/>
    <w:rsid w:val="002D7FC2"/>
    <w:rsid w:val="002E0043"/>
    <w:rsid w:val="002E0ECF"/>
    <w:rsid w:val="002E22A3"/>
    <w:rsid w:val="002E24BA"/>
    <w:rsid w:val="002E323F"/>
    <w:rsid w:val="002E4282"/>
    <w:rsid w:val="002E46D4"/>
    <w:rsid w:val="002E4B01"/>
    <w:rsid w:val="002E5115"/>
    <w:rsid w:val="002E54D6"/>
    <w:rsid w:val="002E64F8"/>
    <w:rsid w:val="002E652A"/>
    <w:rsid w:val="002E7C53"/>
    <w:rsid w:val="002F0175"/>
    <w:rsid w:val="002F11BA"/>
    <w:rsid w:val="002F45D4"/>
    <w:rsid w:val="002F5774"/>
    <w:rsid w:val="002F5CB3"/>
    <w:rsid w:val="002F6A05"/>
    <w:rsid w:val="002F7139"/>
    <w:rsid w:val="00301419"/>
    <w:rsid w:val="00301AD3"/>
    <w:rsid w:val="00302570"/>
    <w:rsid w:val="00302841"/>
    <w:rsid w:val="00302FC1"/>
    <w:rsid w:val="00304071"/>
    <w:rsid w:val="003046AA"/>
    <w:rsid w:val="00304B4A"/>
    <w:rsid w:val="00304CA8"/>
    <w:rsid w:val="00305B4C"/>
    <w:rsid w:val="00305FD8"/>
    <w:rsid w:val="003066E9"/>
    <w:rsid w:val="00310831"/>
    <w:rsid w:val="00311196"/>
    <w:rsid w:val="0031182C"/>
    <w:rsid w:val="00311A11"/>
    <w:rsid w:val="0031226F"/>
    <w:rsid w:val="00312428"/>
    <w:rsid w:val="00313818"/>
    <w:rsid w:val="00313DD9"/>
    <w:rsid w:val="003145EA"/>
    <w:rsid w:val="0031489F"/>
    <w:rsid w:val="003153AD"/>
    <w:rsid w:val="003157DA"/>
    <w:rsid w:val="00315A91"/>
    <w:rsid w:val="00315B9A"/>
    <w:rsid w:val="003166F6"/>
    <w:rsid w:val="003173F2"/>
    <w:rsid w:val="003174A0"/>
    <w:rsid w:val="003179C5"/>
    <w:rsid w:val="00317C94"/>
    <w:rsid w:val="003202D7"/>
    <w:rsid w:val="003205EF"/>
    <w:rsid w:val="00320873"/>
    <w:rsid w:val="00321938"/>
    <w:rsid w:val="00322151"/>
    <w:rsid w:val="00322727"/>
    <w:rsid w:val="00323554"/>
    <w:rsid w:val="00323B17"/>
    <w:rsid w:val="00323F9F"/>
    <w:rsid w:val="0032431E"/>
    <w:rsid w:val="00324687"/>
    <w:rsid w:val="00324DA2"/>
    <w:rsid w:val="003250F5"/>
    <w:rsid w:val="003251F1"/>
    <w:rsid w:val="003256BB"/>
    <w:rsid w:val="003260CC"/>
    <w:rsid w:val="00326393"/>
    <w:rsid w:val="00327619"/>
    <w:rsid w:val="0033082A"/>
    <w:rsid w:val="00330E7B"/>
    <w:rsid w:val="00331469"/>
    <w:rsid w:val="003319B8"/>
    <w:rsid w:val="00331FC8"/>
    <w:rsid w:val="00331FF9"/>
    <w:rsid w:val="00332BD4"/>
    <w:rsid w:val="00332D8F"/>
    <w:rsid w:val="003342E6"/>
    <w:rsid w:val="00334D49"/>
    <w:rsid w:val="003358E9"/>
    <w:rsid w:val="00335D37"/>
    <w:rsid w:val="00335DEF"/>
    <w:rsid w:val="00335FFE"/>
    <w:rsid w:val="00336824"/>
    <w:rsid w:val="00337EFD"/>
    <w:rsid w:val="0034144A"/>
    <w:rsid w:val="00341ADC"/>
    <w:rsid w:val="00341FC6"/>
    <w:rsid w:val="00342899"/>
    <w:rsid w:val="00343A8B"/>
    <w:rsid w:val="003445F7"/>
    <w:rsid w:val="00344D6C"/>
    <w:rsid w:val="00345B83"/>
    <w:rsid w:val="00345FC5"/>
    <w:rsid w:val="00346612"/>
    <w:rsid w:val="00346DE5"/>
    <w:rsid w:val="00346F26"/>
    <w:rsid w:val="0035027B"/>
    <w:rsid w:val="00350D71"/>
    <w:rsid w:val="00351B78"/>
    <w:rsid w:val="003521DB"/>
    <w:rsid w:val="003535F9"/>
    <w:rsid w:val="003536DC"/>
    <w:rsid w:val="00353D9A"/>
    <w:rsid w:val="003549CB"/>
    <w:rsid w:val="003571BE"/>
    <w:rsid w:val="003574D5"/>
    <w:rsid w:val="00357F13"/>
    <w:rsid w:val="003603F3"/>
    <w:rsid w:val="00360718"/>
    <w:rsid w:val="003618F9"/>
    <w:rsid w:val="00362D26"/>
    <w:rsid w:val="00363F26"/>
    <w:rsid w:val="003654EE"/>
    <w:rsid w:val="00365E3F"/>
    <w:rsid w:val="0036612D"/>
    <w:rsid w:val="0036621E"/>
    <w:rsid w:val="0036658D"/>
    <w:rsid w:val="003665B1"/>
    <w:rsid w:val="00367014"/>
    <w:rsid w:val="003679EC"/>
    <w:rsid w:val="00371513"/>
    <w:rsid w:val="00372876"/>
    <w:rsid w:val="00372B46"/>
    <w:rsid w:val="00373857"/>
    <w:rsid w:val="00374577"/>
    <w:rsid w:val="0037576D"/>
    <w:rsid w:val="00376863"/>
    <w:rsid w:val="00376909"/>
    <w:rsid w:val="00377F6F"/>
    <w:rsid w:val="0038058C"/>
    <w:rsid w:val="003809C1"/>
    <w:rsid w:val="00380D9B"/>
    <w:rsid w:val="003821F6"/>
    <w:rsid w:val="003823F2"/>
    <w:rsid w:val="0038244C"/>
    <w:rsid w:val="00383379"/>
    <w:rsid w:val="0038463C"/>
    <w:rsid w:val="00384A81"/>
    <w:rsid w:val="00384B29"/>
    <w:rsid w:val="00384BA8"/>
    <w:rsid w:val="003874C4"/>
    <w:rsid w:val="00387FAA"/>
    <w:rsid w:val="00390BCD"/>
    <w:rsid w:val="003920C7"/>
    <w:rsid w:val="003926CD"/>
    <w:rsid w:val="003933A8"/>
    <w:rsid w:val="00395995"/>
    <w:rsid w:val="00395FC5"/>
    <w:rsid w:val="003962B4"/>
    <w:rsid w:val="00396872"/>
    <w:rsid w:val="00396940"/>
    <w:rsid w:val="003971AC"/>
    <w:rsid w:val="00397C36"/>
    <w:rsid w:val="00397EAB"/>
    <w:rsid w:val="003A17A7"/>
    <w:rsid w:val="003A1A6A"/>
    <w:rsid w:val="003A1EB3"/>
    <w:rsid w:val="003A2DAE"/>
    <w:rsid w:val="003A2FE8"/>
    <w:rsid w:val="003A36ED"/>
    <w:rsid w:val="003A38A2"/>
    <w:rsid w:val="003A3976"/>
    <w:rsid w:val="003A4717"/>
    <w:rsid w:val="003A620A"/>
    <w:rsid w:val="003A6B76"/>
    <w:rsid w:val="003A7D7B"/>
    <w:rsid w:val="003B178E"/>
    <w:rsid w:val="003B179D"/>
    <w:rsid w:val="003B199B"/>
    <w:rsid w:val="003B1A90"/>
    <w:rsid w:val="003B2761"/>
    <w:rsid w:val="003B2F48"/>
    <w:rsid w:val="003B5008"/>
    <w:rsid w:val="003B5224"/>
    <w:rsid w:val="003B5D85"/>
    <w:rsid w:val="003B5ED5"/>
    <w:rsid w:val="003B5EF6"/>
    <w:rsid w:val="003B6D97"/>
    <w:rsid w:val="003B789B"/>
    <w:rsid w:val="003B7915"/>
    <w:rsid w:val="003C046E"/>
    <w:rsid w:val="003C1942"/>
    <w:rsid w:val="003C2CD7"/>
    <w:rsid w:val="003C30A3"/>
    <w:rsid w:val="003C30F5"/>
    <w:rsid w:val="003C34DA"/>
    <w:rsid w:val="003C35A5"/>
    <w:rsid w:val="003C4430"/>
    <w:rsid w:val="003C45A4"/>
    <w:rsid w:val="003C507B"/>
    <w:rsid w:val="003C529C"/>
    <w:rsid w:val="003C5C04"/>
    <w:rsid w:val="003C648B"/>
    <w:rsid w:val="003C6510"/>
    <w:rsid w:val="003C66E2"/>
    <w:rsid w:val="003D0502"/>
    <w:rsid w:val="003D0805"/>
    <w:rsid w:val="003D2373"/>
    <w:rsid w:val="003D24A4"/>
    <w:rsid w:val="003D2D94"/>
    <w:rsid w:val="003D44AC"/>
    <w:rsid w:val="003D4BB4"/>
    <w:rsid w:val="003D5939"/>
    <w:rsid w:val="003D686D"/>
    <w:rsid w:val="003D70D8"/>
    <w:rsid w:val="003D7BE6"/>
    <w:rsid w:val="003D7BEF"/>
    <w:rsid w:val="003D7FC9"/>
    <w:rsid w:val="003E3948"/>
    <w:rsid w:val="003E45E2"/>
    <w:rsid w:val="003E5DF6"/>
    <w:rsid w:val="003E66E9"/>
    <w:rsid w:val="003F09D2"/>
    <w:rsid w:val="003F0E78"/>
    <w:rsid w:val="003F0F59"/>
    <w:rsid w:val="003F22EA"/>
    <w:rsid w:val="003F25DF"/>
    <w:rsid w:val="003F2A8A"/>
    <w:rsid w:val="003F2FBE"/>
    <w:rsid w:val="003F32A7"/>
    <w:rsid w:val="003F335E"/>
    <w:rsid w:val="003F63CB"/>
    <w:rsid w:val="003F6BF6"/>
    <w:rsid w:val="003F71C9"/>
    <w:rsid w:val="003F7372"/>
    <w:rsid w:val="003F7414"/>
    <w:rsid w:val="003F74AC"/>
    <w:rsid w:val="003F76E7"/>
    <w:rsid w:val="00400099"/>
    <w:rsid w:val="004008D5"/>
    <w:rsid w:val="00400B11"/>
    <w:rsid w:val="004010FA"/>
    <w:rsid w:val="00401929"/>
    <w:rsid w:val="00402C67"/>
    <w:rsid w:val="0040479D"/>
    <w:rsid w:val="00404CF5"/>
    <w:rsid w:val="00406858"/>
    <w:rsid w:val="00406C73"/>
    <w:rsid w:val="00407285"/>
    <w:rsid w:val="00407637"/>
    <w:rsid w:val="00410C2A"/>
    <w:rsid w:val="00410D17"/>
    <w:rsid w:val="004134CC"/>
    <w:rsid w:val="004134D1"/>
    <w:rsid w:val="004141AA"/>
    <w:rsid w:val="00414C83"/>
    <w:rsid w:val="0041539E"/>
    <w:rsid w:val="00415B1E"/>
    <w:rsid w:val="0041632D"/>
    <w:rsid w:val="0041671E"/>
    <w:rsid w:val="00416C54"/>
    <w:rsid w:val="00417057"/>
    <w:rsid w:val="0041798B"/>
    <w:rsid w:val="00417C45"/>
    <w:rsid w:val="00417D1A"/>
    <w:rsid w:val="0042118B"/>
    <w:rsid w:val="00421866"/>
    <w:rsid w:val="00421B67"/>
    <w:rsid w:val="00422745"/>
    <w:rsid w:val="00422D88"/>
    <w:rsid w:val="00422D8E"/>
    <w:rsid w:val="0042321A"/>
    <w:rsid w:val="0042369C"/>
    <w:rsid w:val="00424A61"/>
    <w:rsid w:val="00424E59"/>
    <w:rsid w:val="00425476"/>
    <w:rsid w:val="00426B7F"/>
    <w:rsid w:val="00426C38"/>
    <w:rsid w:val="00426EE5"/>
    <w:rsid w:val="00426F2C"/>
    <w:rsid w:val="004274B6"/>
    <w:rsid w:val="00430284"/>
    <w:rsid w:val="004303F9"/>
    <w:rsid w:val="00431EB1"/>
    <w:rsid w:val="00431F2A"/>
    <w:rsid w:val="00432190"/>
    <w:rsid w:val="00432B44"/>
    <w:rsid w:val="00432F70"/>
    <w:rsid w:val="00433799"/>
    <w:rsid w:val="004341BA"/>
    <w:rsid w:val="00434EE2"/>
    <w:rsid w:val="004354CB"/>
    <w:rsid w:val="004359CC"/>
    <w:rsid w:val="00436371"/>
    <w:rsid w:val="004365F0"/>
    <w:rsid w:val="00436D15"/>
    <w:rsid w:val="00440312"/>
    <w:rsid w:val="00440453"/>
    <w:rsid w:val="00440C0C"/>
    <w:rsid w:val="00440D71"/>
    <w:rsid w:val="004410AD"/>
    <w:rsid w:val="004412E4"/>
    <w:rsid w:val="00441F7E"/>
    <w:rsid w:val="004426FE"/>
    <w:rsid w:val="00443B9A"/>
    <w:rsid w:val="00443EBD"/>
    <w:rsid w:val="00443F99"/>
    <w:rsid w:val="004448AF"/>
    <w:rsid w:val="00445BC3"/>
    <w:rsid w:val="00445C30"/>
    <w:rsid w:val="004463F9"/>
    <w:rsid w:val="00446798"/>
    <w:rsid w:val="00446B9F"/>
    <w:rsid w:val="00447614"/>
    <w:rsid w:val="0044775C"/>
    <w:rsid w:val="00450618"/>
    <w:rsid w:val="00450ED4"/>
    <w:rsid w:val="00451883"/>
    <w:rsid w:val="00451B77"/>
    <w:rsid w:val="00451F64"/>
    <w:rsid w:val="00452198"/>
    <w:rsid w:val="0045388C"/>
    <w:rsid w:val="004543FE"/>
    <w:rsid w:val="00454C53"/>
    <w:rsid w:val="004550C3"/>
    <w:rsid w:val="00455226"/>
    <w:rsid w:val="00455768"/>
    <w:rsid w:val="0045589F"/>
    <w:rsid w:val="004562D8"/>
    <w:rsid w:val="00456BF1"/>
    <w:rsid w:val="004572E2"/>
    <w:rsid w:val="004575C6"/>
    <w:rsid w:val="0045774E"/>
    <w:rsid w:val="00457C66"/>
    <w:rsid w:val="00460116"/>
    <w:rsid w:val="0046078E"/>
    <w:rsid w:val="00460B10"/>
    <w:rsid w:val="00461B5E"/>
    <w:rsid w:val="00462785"/>
    <w:rsid w:val="00462993"/>
    <w:rsid w:val="00463CF5"/>
    <w:rsid w:val="00464B37"/>
    <w:rsid w:val="00464D2D"/>
    <w:rsid w:val="00466C16"/>
    <w:rsid w:val="00466C45"/>
    <w:rsid w:val="004700C3"/>
    <w:rsid w:val="004711E0"/>
    <w:rsid w:val="004718FD"/>
    <w:rsid w:val="0047248E"/>
    <w:rsid w:val="004726A6"/>
    <w:rsid w:val="00472700"/>
    <w:rsid w:val="00472F59"/>
    <w:rsid w:val="00473A5A"/>
    <w:rsid w:val="00475453"/>
    <w:rsid w:val="00476993"/>
    <w:rsid w:val="004776C6"/>
    <w:rsid w:val="00477B8B"/>
    <w:rsid w:val="00477B9B"/>
    <w:rsid w:val="00477BCF"/>
    <w:rsid w:val="00480A27"/>
    <w:rsid w:val="00480ABB"/>
    <w:rsid w:val="00480C8F"/>
    <w:rsid w:val="004811F3"/>
    <w:rsid w:val="0048126A"/>
    <w:rsid w:val="0048140A"/>
    <w:rsid w:val="00481586"/>
    <w:rsid w:val="00481BB4"/>
    <w:rsid w:val="00482B66"/>
    <w:rsid w:val="00482DEE"/>
    <w:rsid w:val="00483256"/>
    <w:rsid w:val="004836C2"/>
    <w:rsid w:val="0048376C"/>
    <w:rsid w:val="00483B7F"/>
    <w:rsid w:val="00484410"/>
    <w:rsid w:val="00485817"/>
    <w:rsid w:val="004860E2"/>
    <w:rsid w:val="004867EB"/>
    <w:rsid w:val="00486A9E"/>
    <w:rsid w:val="004878A0"/>
    <w:rsid w:val="00487B67"/>
    <w:rsid w:val="00487B7D"/>
    <w:rsid w:val="00490085"/>
    <w:rsid w:val="0049015C"/>
    <w:rsid w:val="004909C5"/>
    <w:rsid w:val="00491589"/>
    <w:rsid w:val="00492F53"/>
    <w:rsid w:val="004934C9"/>
    <w:rsid w:val="00493A48"/>
    <w:rsid w:val="00494739"/>
    <w:rsid w:val="00494A01"/>
    <w:rsid w:val="00494B12"/>
    <w:rsid w:val="004951E5"/>
    <w:rsid w:val="0049551B"/>
    <w:rsid w:val="0049562A"/>
    <w:rsid w:val="00496545"/>
    <w:rsid w:val="0049655D"/>
    <w:rsid w:val="00496A54"/>
    <w:rsid w:val="0049712A"/>
    <w:rsid w:val="004979AB"/>
    <w:rsid w:val="004A0C27"/>
    <w:rsid w:val="004A1301"/>
    <w:rsid w:val="004A24E8"/>
    <w:rsid w:val="004A2638"/>
    <w:rsid w:val="004A27B7"/>
    <w:rsid w:val="004A3FC9"/>
    <w:rsid w:val="004A443F"/>
    <w:rsid w:val="004A4B24"/>
    <w:rsid w:val="004A4F84"/>
    <w:rsid w:val="004A515F"/>
    <w:rsid w:val="004A57CC"/>
    <w:rsid w:val="004A57D2"/>
    <w:rsid w:val="004A5820"/>
    <w:rsid w:val="004A5957"/>
    <w:rsid w:val="004A5FDF"/>
    <w:rsid w:val="004A63AC"/>
    <w:rsid w:val="004A6799"/>
    <w:rsid w:val="004A6950"/>
    <w:rsid w:val="004A6C66"/>
    <w:rsid w:val="004A6D19"/>
    <w:rsid w:val="004A7CD5"/>
    <w:rsid w:val="004B073B"/>
    <w:rsid w:val="004B0D36"/>
    <w:rsid w:val="004B2CC5"/>
    <w:rsid w:val="004B31D3"/>
    <w:rsid w:val="004B3C6D"/>
    <w:rsid w:val="004B3EF6"/>
    <w:rsid w:val="004B4100"/>
    <w:rsid w:val="004B44C5"/>
    <w:rsid w:val="004B4E50"/>
    <w:rsid w:val="004B5506"/>
    <w:rsid w:val="004B59C9"/>
    <w:rsid w:val="004B5D8E"/>
    <w:rsid w:val="004B6927"/>
    <w:rsid w:val="004B79C3"/>
    <w:rsid w:val="004C0C14"/>
    <w:rsid w:val="004C11E9"/>
    <w:rsid w:val="004C1397"/>
    <w:rsid w:val="004C16A1"/>
    <w:rsid w:val="004C23F0"/>
    <w:rsid w:val="004C2B7A"/>
    <w:rsid w:val="004C2F49"/>
    <w:rsid w:val="004C315B"/>
    <w:rsid w:val="004C3C10"/>
    <w:rsid w:val="004C3EAD"/>
    <w:rsid w:val="004C4216"/>
    <w:rsid w:val="004C4774"/>
    <w:rsid w:val="004C5026"/>
    <w:rsid w:val="004C5282"/>
    <w:rsid w:val="004C6D3E"/>
    <w:rsid w:val="004C6E86"/>
    <w:rsid w:val="004C7062"/>
    <w:rsid w:val="004C765F"/>
    <w:rsid w:val="004C7A1C"/>
    <w:rsid w:val="004C7D41"/>
    <w:rsid w:val="004D0055"/>
    <w:rsid w:val="004D032C"/>
    <w:rsid w:val="004D0753"/>
    <w:rsid w:val="004D0AA4"/>
    <w:rsid w:val="004D0B1A"/>
    <w:rsid w:val="004D0F88"/>
    <w:rsid w:val="004D0FE7"/>
    <w:rsid w:val="004D1247"/>
    <w:rsid w:val="004D1285"/>
    <w:rsid w:val="004D14D7"/>
    <w:rsid w:val="004D242B"/>
    <w:rsid w:val="004D345A"/>
    <w:rsid w:val="004D3A61"/>
    <w:rsid w:val="004D406C"/>
    <w:rsid w:val="004D4399"/>
    <w:rsid w:val="004D543F"/>
    <w:rsid w:val="004D5779"/>
    <w:rsid w:val="004D5929"/>
    <w:rsid w:val="004D5D14"/>
    <w:rsid w:val="004D6368"/>
    <w:rsid w:val="004D6531"/>
    <w:rsid w:val="004D65F5"/>
    <w:rsid w:val="004D66A1"/>
    <w:rsid w:val="004D6E3C"/>
    <w:rsid w:val="004D7208"/>
    <w:rsid w:val="004E07B7"/>
    <w:rsid w:val="004E0DC1"/>
    <w:rsid w:val="004E130F"/>
    <w:rsid w:val="004E1BA7"/>
    <w:rsid w:val="004E2301"/>
    <w:rsid w:val="004E26C8"/>
    <w:rsid w:val="004E2CE4"/>
    <w:rsid w:val="004E2EEA"/>
    <w:rsid w:val="004E417A"/>
    <w:rsid w:val="004E439A"/>
    <w:rsid w:val="004E4B9E"/>
    <w:rsid w:val="004E4D1D"/>
    <w:rsid w:val="004E5A5F"/>
    <w:rsid w:val="004E67C2"/>
    <w:rsid w:val="004F04C7"/>
    <w:rsid w:val="004F16EA"/>
    <w:rsid w:val="004F19E5"/>
    <w:rsid w:val="004F1D1B"/>
    <w:rsid w:val="004F2BE9"/>
    <w:rsid w:val="004F2DB4"/>
    <w:rsid w:val="004F31F4"/>
    <w:rsid w:val="004F36AE"/>
    <w:rsid w:val="004F3F1F"/>
    <w:rsid w:val="004F4596"/>
    <w:rsid w:val="004F4A10"/>
    <w:rsid w:val="004F66D2"/>
    <w:rsid w:val="004F6EFB"/>
    <w:rsid w:val="004F7289"/>
    <w:rsid w:val="004F7A3C"/>
    <w:rsid w:val="005009A9"/>
    <w:rsid w:val="00500D3E"/>
    <w:rsid w:val="00501510"/>
    <w:rsid w:val="00501ACE"/>
    <w:rsid w:val="005024BA"/>
    <w:rsid w:val="00503153"/>
    <w:rsid w:val="00503549"/>
    <w:rsid w:val="0050408D"/>
    <w:rsid w:val="005047E4"/>
    <w:rsid w:val="005056E9"/>
    <w:rsid w:val="00505A12"/>
    <w:rsid w:val="00507988"/>
    <w:rsid w:val="005101C8"/>
    <w:rsid w:val="00510366"/>
    <w:rsid w:val="00510CC0"/>
    <w:rsid w:val="005118DB"/>
    <w:rsid w:val="00511A63"/>
    <w:rsid w:val="00511DBC"/>
    <w:rsid w:val="00511E0B"/>
    <w:rsid w:val="00512352"/>
    <w:rsid w:val="00512477"/>
    <w:rsid w:val="00512636"/>
    <w:rsid w:val="00512724"/>
    <w:rsid w:val="0051272B"/>
    <w:rsid w:val="00512EFA"/>
    <w:rsid w:val="005138CA"/>
    <w:rsid w:val="005139D5"/>
    <w:rsid w:val="00513D58"/>
    <w:rsid w:val="0051479E"/>
    <w:rsid w:val="00514A96"/>
    <w:rsid w:val="00515361"/>
    <w:rsid w:val="00515CAF"/>
    <w:rsid w:val="00515ED6"/>
    <w:rsid w:val="00516EF5"/>
    <w:rsid w:val="0051735E"/>
    <w:rsid w:val="005178FA"/>
    <w:rsid w:val="005200F1"/>
    <w:rsid w:val="00520121"/>
    <w:rsid w:val="005203A3"/>
    <w:rsid w:val="005207B1"/>
    <w:rsid w:val="00521894"/>
    <w:rsid w:val="00521ABB"/>
    <w:rsid w:val="00521B5E"/>
    <w:rsid w:val="005235DF"/>
    <w:rsid w:val="00524689"/>
    <w:rsid w:val="0052482E"/>
    <w:rsid w:val="00527CF8"/>
    <w:rsid w:val="005301D8"/>
    <w:rsid w:val="00530C13"/>
    <w:rsid w:val="00531287"/>
    <w:rsid w:val="005319CD"/>
    <w:rsid w:val="00531B72"/>
    <w:rsid w:val="00531E11"/>
    <w:rsid w:val="0053265E"/>
    <w:rsid w:val="00532D95"/>
    <w:rsid w:val="00532DB9"/>
    <w:rsid w:val="00533C1B"/>
    <w:rsid w:val="00535055"/>
    <w:rsid w:val="005351C2"/>
    <w:rsid w:val="005352FC"/>
    <w:rsid w:val="00536137"/>
    <w:rsid w:val="00536421"/>
    <w:rsid w:val="00536675"/>
    <w:rsid w:val="00536941"/>
    <w:rsid w:val="0053704A"/>
    <w:rsid w:val="00537336"/>
    <w:rsid w:val="005378C2"/>
    <w:rsid w:val="00540191"/>
    <w:rsid w:val="00540A72"/>
    <w:rsid w:val="0054122F"/>
    <w:rsid w:val="00541300"/>
    <w:rsid w:val="00541A6E"/>
    <w:rsid w:val="00541C9A"/>
    <w:rsid w:val="00541E66"/>
    <w:rsid w:val="005424E0"/>
    <w:rsid w:val="00542721"/>
    <w:rsid w:val="00542790"/>
    <w:rsid w:val="005429C1"/>
    <w:rsid w:val="00542C86"/>
    <w:rsid w:val="00543056"/>
    <w:rsid w:val="0054409E"/>
    <w:rsid w:val="00545620"/>
    <w:rsid w:val="00545E76"/>
    <w:rsid w:val="00545E9F"/>
    <w:rsid w:val="00546223"/>
    <w:rsid w:val="005471A3"/>
    <w:rsid w:val="0054724E"/>
    <w:rsid w:val="005472AF"/>
    <w:rsid w:val="0054793A"/>
    <w:rsid w:val="005507D4"/>
    <w:rsid w:val="0055117B"/>
    <w:rsid w:val="0055135A"/>
    <w:rsid w:val="00551928"/>
    <w:rsid w:val="005525D2"/>
    <w:rsid w:val="00553B97"/>
    <w:rsid w:val="0055591B"/>
    <w:rsid w:val="0055591D"/>
    <w:rsid w:val="00555E6D"/>
    <w:rsid w:val="0055625C"/>
    <w:rsid w:val="00556EF0"/>
    <w:rsid w:val="00560AAF"/>
    <w:rsid w:val="00560FA5"/>
    <w:rsid w:val="0056120E"/>
    <w:rsid w:val="00561235"/>
    <w:rsid w:val="00563128"/>
    <w:rsid w:val="005632FC"/>
    <w:rsid w:val="005641C0"/>
    <w:rsid w:val="005644C3"/>
    <w:rsid w:val="00566802"/>
    <w:rsid w:val="00566DBE"/>
    <w:rsid w:val="0056715C"/>
    <w:rsid w:val="0056731D"/>
    <w:rsid w:val="00567BF2"/>
    <w:rsid w:val="00567DB6"/>
    <w:rsid w:val="00570CE7"/>
    <w:rsid w:val="00571EE8"/>
    <w:rsid w:val="00571FC9"/>
    <w:rsid w:val="00572908"/>
    <w:rsid w:val="00572CF8"/>
    <w:rsid w:val="00572E96"/>
    <w:rsid w:val="00573AFB"/>
    <w:rsid w:val="00574404"/>
    <w:rsid w:val="005746FE"/>
    <w:rsid w:val="005754CB"/>
    <w:rsid w:val="00575844"/>
    <w:rsid w:val="005761F9"/>
    <w:rsid w:val="0057627E"/>
    <w:rsid w:val="00576F21"/>
    <w:rsid w:val="00576F33"/>
    <w:rsid w:val="00577491"/>
    <w:rsid w:val="005775AA"/>
    <w:rsid w:val="005809DC"/>
    <w:rsid w:val="00580BFC"/>
    <w:rsid w:val="00581915"/>
    <w:rsid w:val="00581EFF"/>
    <w:rsid w:val="0058235A"/>
    <w:rsid w:val="00582B05"/>
    <w:rsid w:val="00582BD5"/>
    <w:rsid w:val="005833C7"/>
    <w:rsid w:val="005836D8"/>
    <w:rsid w:val="00584171"/>
    <w:rsid w:val="00584685"/>
    <w:rsid w:val="0058504F"/>
    <w:rsid w:val="0058638A"/>
    <w:rsid w:val="00586834"/>
    <w:rsid w:val="00586DC7"/>
    <w:rsid w:val="0058744A"/>
    <w:rsid w:val="005875E1"/>
    <w:rsid w:val="005879E1"/>
    <w:rsid w:val="00587D14"/>
    <w:rsid w:val="005905AF"/>
    <w:rsid w:val="005908A2"/>
    <w:rsid w:val="00590B63"/>
    <w:rsid w:val="00591507"/>
    <w:rsid w:val="00591980"/>
    <w:rsid w:val="00592BD1"/>
    <w:rsid w:val="00592C7C"/>
    <w:rsid w:val="00594003"/>
    <w:rsid w:val="00594600"/>
    <w:rsid w:val="00595206"/>
    <w:rsid w:val="00595BDE"/>
    <w:rsid w:val="00595E1C"/>
    <w:rsid w:val="0059649F"/>
    <w:rsid w:val="0059672D"/>
    <w:rsid w:val="005975EC"/>
    <w:rsid w:val="005A0FD1"/>
    <w:rsid w:val="005A1A82"/>
    <w:rsid w:val="005A2325"/>
    <w:rsid w:val="005A2474"/>
    <w:rsid w:val="005A2B2B"/>
    <w:rsid w:val="005A2B8C"/>
    <w:rsid w:val="005A3333"/>
    <w:rsid w:val="005A3D3B"/>
    <w:rsid w:val="005A3DE6"/>
    <w:rsid w:val="005A41FE"/>
    <w:rsid w:val="005A4363"/>
    <w:rsid w:val="005A46BA"/>
    <w:rsid w:val="005A5D81"/>
    <w:rsid w:val="005A5EB7"/>
    <w:rsid w:val="005A6274"/>
    <w:rsid w:val="005A6B3E"/>
    <w:rsid w:val="005A6E78"/>
    <w:rsid w:val="005A6FF7"/>
    <w:rsid w:val="005A71A9"/>
    <w:rsid w:val="005A7767"/>
    <w:rsid w:val="005A7C26"/>
    <w:rsid w:val="005B0B35"/>
    <w:rsid w:val="005B139F"/>
    <w:rsid w:val="005B18A4"/>
    <w:rsid w:val="005B20E1"/>
    <w:rsid w:val="005B21E8"/>
    <w:rsid w:val="005B2BAC"/>
    <w:rsid w:val="005B2C37"/>
    <w:rsid w:val="005B2C5E"/>
    <w:rsid w:val="005B31DB"/>
    <w:rsid w:val="005B3934"/>
    <w:rsid w:val="005B3A9E"/>
    <w:rsid w:val="005B3CC0"/>
    <w:rsid w:val="005B3D1B"/>
    <w:rsid w:val="005B467B"/>
    <w:rsid w:val="005B607B"/>
    <w:rsid w:val="005B6771"/>
    <w:rsid w:val="005B6E1D"/>
    <w:rsid w:val="005B7A26"/>
    <w:rsid w:val="005B7D60"/>
    <w:rsid w:val="005B7D6B"/>
    <w:rsid w:val="005C04A4"/>
    <w:rsid w:val="005C0F6E"/>
    <w:rsid w:val="005C1508"/>
    <w:rsid w:val="005C187D"/>
    <w:rsid w:val="005C1DEE"/>
    <w:rsid w:val="005C1E0F"/>
    <w:rsid w:val="005C2563"/>
    <w:rsid w:val="005C2B10"/>
    <w:rsid w:val="005C32C5"/>
    <w:rsid w:val="005C3381"/>
    <w:rsid w:val="005C435D"/>
    <w:rsid w:val="005C4539"/>
    <w:rsid w:val="005C45FC"/>
    <w:rsid w:val="005C4B16"/>
    <w:rsid w:val="005C4B25"/>
    <w:rsid w:val="005C4FAC"/>
    <w:rsid w:val="005C565A"/>
    <w:rsid w:val="005C585B"/>
    <w:rsid w:val="005C5F0C"/>
    <w:rsid w:val="005C5FC0"/>
    <w:rsid w:val="005C62FC"/>
    <w:rsid w:val="005C6AB2"/>
    <w:rsid w:val="005C6E9F"/>
    <w:rsid w:val="005C6F1D"/>
    <w:rsid w:val="005C6FA2"/>
    <w:rsid w:val="005D0006"/>
    <w:rsid w:val="005D0AA0"/>
    <w:rsid w:val="005D0AF9"/>
    <w:rsid w:val="005D12AB"/>
    <w:rsid w:val="005D17E7"/>
    <w:rsid w:val="005D18F2"/>
    <w:rsid w:val="005D19CD"/>
    <w:rsid w:val="005D1D6C"/>
    <w:rsid w:val="005D257F"/>
    <w:rsid w:val="005D2B9E"/>
    <w:rsid w:val="005D2DFC"/>
    <w:rsid w:val="005D2FF9"/>
    <w:rsid w:val="005D3AB4"/>
    <w:rsid w:val="005D3B04"/>
    <w:rsid w:val="005D474C"/>
    <w:rsid w:val="005D48F0"/>
    <w:rsid w:val="005D4B9F"/>
    <w:rsid w:val="005D6CCD"/>
    <w:rsid w:val="005D76AF"/>
    <w:rsid w:val="005D77F2"/>
    <w:rsid w:val="005E056A"/>
    <w:rsid w:val="005E0B82"/>
    <w:rsid w:val="005E0D43"/>
    <w:rsid w:val="005E1CE1"/>
    <w:rsid w:val="005E2232"/>
    <w:rsid w:val="005E342F"/>
    <w:rsid w:val="005E3F80"/>
    <w:rsid w:val="005E4311"/>
    <w:rsid w:val="005E4423"/>
    <w:rsid w:val="005E6499"/>
    <w:rsid w:val="005E70E8"/>
    <w:rsid w:val="005E7A54"/>
    <w:rsid w:val="005F0294"/>
    <w:rsid w:val="005F0875"/>
    <w:rsid w:val="005F1E86"/>
    <w:rsid w:val="005F207A"/>
    <w:rsid w:val="005F230D"/>
    <w:rsid w:val="005F3A42"/>
    <w:rsid w:val="005F4F90"/>
    <w:rsid w:val="005F5153"/>
    <w:rsid w:val="005F5C44"/>
    <w:rsid w:val="005F60AF"/>
    <w:rsid w:val="005F699B"/>
    <w:rsid w:val="005F69C3"/>
    <w:rsid w:val="005F7A0A"/>
    <w:rsid w:val="0060021B"/>
    <w:rsid w:val="006007CC"/>
    <w:rsid w:val="0060154D"/>
    <w:rsid w:val="00601E86"/>
    <w:rsid w:val="00602A37"/>
    <w:rsid w:val="00603907"/>
    <w:rsid w:val="00603CBA"/>
    <w:rsid w:val="006045DC"/>
    <w:rsid w:val="006046E2"/>
    <w:rsid w:val="00604CF2"/>
    <w:rsid w:val="00604F87"/>
    <w:rsid w:val="0060558D"/>
    <w:rsid w:val="006056A8"/>
    <w:rsid w:val="00605767"/>
    <w:rsid w:val="00605BB8"/>
    <w:rsid w:val="0060610C"/>
    <w:rsid w:val="006061F8"/>
    <w:rsid w:val="006064A5"/>
    <w:rsid w:val="0060695E"/>
    <w:rsid w:val="0060708B"/>
    <w:rsid w:val="00610949"/>
    <w:rsid w:val="00610F41"/>
    <w:rsid w:val="006117B7"/>
    <w:rsid w:val="0061243C"/>
    <w:rsid w:val="00613141"/>
    <w:rsid w:val="006135EC"/>
    <w:rsid w:val="0061389B"/>
    <w:rsid w:val="0061458F"/>
    <w:rsid w:val="00614913"/>
    <w:rsid w:val="0061579D"/>
    <w:rsid w:val="00616468"/>
    <w:rsid w:val="0061720D"/>
    <w:rsid w:val="00617637"/>
    <w:rsid w:val="006203A6"/>
    <w:rsid w:val="006207D4"/>
    <w:rsid w:val="006209E2"/>
    <w:rsid w:val="00620EE4"/>
    <w:rsid w:val="006217C8"/>
    <w:rsid w:val="006217CD"/>
    <w:rsid w:val="00621B9F"/>
    <w:rsid w:val="00621BFE"/>
    <w:rsid w:val="006226F3"/>
    <w:rsid w:val="006231FA"/>
    <w:rsid w:val="00623790"/>
    <w:rsid w:val="00623A22"/>
    <w:rsid w:val="00623D0D"/>
    <w:rsid w:val="006254E2"/>
    <w:rsid w:val="0062562C"/>
    <w:rsid w:val="00625C20"/>
    <w:rsid w:val="0062605E"/>
    <w:rsid w:val="00626FDE"/>
    <w:rsid w:val="00630761"/>
    <w:rsid w:val="00630E73"/>
    <w:rsid w:val="00631031"/>
    <w:rsid w:val="0063125E"/>
    <w:rsid w:val="00631A95"/>
    <w:rsid w:val="00631B6C"/>
    <w:rsid w:val="00632360"/>
    <w:rsid w:val="00632D8B"/>
    <w:rsid w:val="00633065"/>
    <w:rsid w:val="0063322E"/>
    <w:rsid w:val="0063345A"/>
    <w:rsid w:val="00633AF8"/>
    <w:rsid w:val="0063420E"/>
    <w:rsid w:val="00634604"/>
    <w:rsid w:val="00634792"/>
    <w:rsid w:val="00634AFE"/>
    <w:rsid w:val="006356E3"/>
    <w:rsid w:val="0063571F"/>
    <w:rsid w:val="00635C79"/>
    <w:rsid w:val="00635D44"/>
    <w:rsid w:val="00636775"/>
    <w:rsid w:val="006373C4"/>
    <w:rsid w:val="00637B68"/>
    <w:rsid w:val="00637C0F"/>
    <w:rsid w:val="00640002"/>
    <w:rsid w:val="00640279"/>
    <w:rsid w:val="00640D82"/>
    <w:rsid w:val="00640E65"/>
    <w:rsid w:val="0064101D"/>
    <w:rsid w:val="006410FE"/>
    <w:rsid w:val="0064139F"/>
    <w:rsid w:val="00642F9B"/>
    <w:rsid w:val="006430DD"/>
    <w:rsid w:val="00643245"/>
    <w:rsid w:val="006435D3"/>
    <w:rsid w:val="00643D82"/>
    <w:rsid w:val="006454A4"/>
    <w:rsid w:val="00646104"/>
    <w:rsid w:val="00646394"/>
    <w:rsid w:val="0064675A"/>
    <w:rsid w:val="00646E9C"/>
    <w:rsid w:val="00647EFB"/>
    <w:rsid w:val="0065047D"/>
    <w:rsid w:val="00650DC2"/>
    <w:rsid w:val="00651F95"/>
    <w:rsid w:val="0065280D"/>
    <w:rsid w:val="006528A3"/>
    <w:rsid w:val="006534A1"/>
    <w:rsid w:val="00653B95"/>
    <w:rsid w:val="006546A1"/>
    <w:rsid w:val="0065498E"/>
    <w:rsid w:val="006553EB"/>
    <w:rsid w:val="0065611A"/>
    <w:rsid w:val="00656D0D"/>
    <w:rsid w:val="00657CAD"/>
    <w:rsid w:val="006606B5"/>
    <w:rsid w:val="006606CE"/>
    <w:rsid w:val="006616EC"/>
    <w:rsid w:val="00662237"/>
    <w:rsid w:val="006627B1"/>
    <w:rsid w:val="00662BB1"/>
    <w:rsid w:val="00662D1D"/>
    <w:rsid w:val="00663021"/>
    <w:rsid w:val="0066322F"/>
    <w:rsid w:val="00663C26"/>
    <w:rsid w:val="006645D7"/>
    <w:rsid w:val="00664D6A"/>
    <w:rsid w:val="00664E1D"/>
    <w:rsid w:val="0066693A"/>
    <w:rsid w:val="00666D92"/>
    <w:rsid w:val="00667BEB"/>
    <w:rsid w:val="00670E61"/>
    <w:rsid w:val="006716D7"/>
    <w:rsid w:val="00671FF0"/>
    <w:rsid w:val="006726F6"/>
    <w:rsid w:val="00673090"/>
    <w:rsid w:val="00673305"/>
    <w:rsid w:val="00673971"/>
    <w:rsid w:val="00673DA8"/>
    <w:rsid w:val="0067417D"/>
    <w:rsid w:val="0067456B"/>
    <w:rsid w:val="00674A3A"/>
    <w:rsid w:val="00674E36"/>
    <w:rsid w:val="00676283"/>
    <w:rsid w:val="00676DFA"/>
    <w:rsid w:val="0067713D"/>
    <w:rsid w:val="00677246"/>
    <w:rsid w:val="00677E2C"/>
    <w:rsid w:val="006807F5"/>
    <w:rsid w:val="006810CF"/>
    <w:rsid w:val="006812F6"/>
    <w:rsid w:val="0068159B"/>
    <w:rsid w:val="0068186E"/>
    <w:rsid w:val="00682544"/>
    <w:rsid w:val="006832AA"/>
    <w:rsid w:val="00683F69"/>
    <w:rsid w:val="006847DC"/>
    <w:rsid w:val="00684D2F"/>
    <w:rsid w:val="00685707"/>
    <w:rsid w:val="00685D7B"/>
    <w:rsid w:val="00686083"/>
    <w:rsid w:val="00687F92"/>
    <w:rsid w:val="00690CA9"/>
    <w:rsid w:val="00691848"/>
    <w:rsid w:val="006919A3"/>
    <w:rsid w:val="0069240B"/>
    <w:rsid w:val="006924AF"/>
    <w:rsid w:val="0069341C"/>
    <w:rsid w:val="0069354B"/>
    <w:rsid w:val="006939BC"/>
    <w:rsid w:val="00693F7E"/>
    <w:rsid w:val="00694124"/>
    <w:rsid w:val="006943D6"/>
    <w:rsid w:val="0069516D"/>
    <w:rsid w:val="00695E6F"/>
    <w:rsid w:val="00696E58"/>
    <w:rsid w:val="00697BDE"/>
    <w:rsid w:val="00697DCE"/>
    <w:rsid w:val="006A09BC"/>
    <w:rsid w:val="006A0BA9"/>
    <w:rsid w:val="006A1422"/>
    <w:rsid w:val="006A1579"/>
    <w:rsid w:val="006A20A0"/>
    <w:rsid w:val="006A2ED8"/>
    <w:rsid w:val="006A4539"/>
    <w:rsid w:val="006A45FE"/>
    <w:rsid w:val="006A4933"/>
    <w:rsid w:val="006A4CD3"/>
    <w:rsid w:val="006A4D91"/>
    <w:rsid w:val="006A595B"/>
    <w:rsid w:val="006A599F"/>
    <w:rsid w:val="006A5D13"/>
    <w:rsid w:val="006A65CD"/>
    <w:rsid w:val="006A776C"/>
    <w:rsid w:val="006A7777"/>
    <w:rsid w:val="006B09D6"/>
    <w:rsid w:val="006B0A26"/>
    <w:rsid w:val="006B0FEE"/>
    <w:rsid w:val="006B19F8"/>
    <w:rsid w:val="006B26A2"/>
    <w:rsid w:val="006B2964"/>
    <w:rsid w:val="006B2BF4"/>
    <w:rsid w:val="006B3ABD"/>
    <w:rsid w:val="006B49F2"/>
    <w:rsid w:val="006B4AE4"/>
    <w:rsid w:val="006B4C8E"/>
    <w:rsid w:val="006B5B08"/>
    <w:rsid w:val="006B5BF0"/>
    <w:rsid w:val="006B605B"/>
    <w:rsid w:val="006B6B54"/>
    <w:rsid w:val="006B6C2C"/>
    <w:rsid w:val="006B6D70"/>
    <w:rsid w:val="006B7C86"/>
    <w:rsid w:val="006B7DC1"/>
    <w:rsid w:val="006C1C82"/>
    <w:rsid w:val="006C1EBA"/>
    <w:rsid w:val="006C2296"/>
    <w:rsid w:val="006C24C7"/>
    <w:rsid w:val="006C261B"/>
    <w:rsid w:val="006C2CCD"/>
    <w:rsid w:val="006C34DD"/>
    <w:rsid w:val="006C39B4"/>
    <w:rsid w:val="006C4026"/>
    <w:rsid w:val="006C40A6"/>
    <w:rsid w:val="006C410E"/>
    <w:rsid w:val="006C55C5"/>
    <w:rsid w:val="006C5DD8"/>
    <w:rsid w:val="006C6091"/>
    <w:rsid w:val="006C6AE6"/>
    <w:rsid w:val="006C6C9A"/>
    <w:rsid w:val="006C6EA3"/>
    <w:rsid w:val="006C7504"/>
    <w:rsid w:val="006C7BBB"/>
    <w:rsid w:val="006D13F0"/>
    <w:rsid w:val="006D14AF"/>
    <w:rsid w:val="006D1C66"/>
    <w:rsid w:val="006D200E"/>
    <w:rsid w:val="006D26D8"/>
    <w:rsid w:val="006D4642"/>
    <w:rsid w:val="006D620B"/>
    <w:rsid w:val="006D641C"/>
    <w:rsid w:val="006D6DD9"/>
    <w:rsid w:val="006D73C2"/>
    <w:rsid w:val="006D79E6"/>
    <w:rsid w:val="006D7FB1"/>
    <w:rsid w:val="006E0219"/>
    <w:rsid w:val="006E06A3"/>
    <w:rsid w:val="006E0891"/>
    <w:rsid w:val="006E110C"/>
    <w:rsid w:val="006E264A"/>
    <w:rsid w:val="006E3789"/>
    <w:rsid w:val="006E46B4"/>
    <w:rsid w:val="006E5BD9"/>
    <w:rsid w:val="006E5D73"/>
    <w:rsid w:val="006E6206"/>
    <w:rsid w:val="006E6E87"/>
    <w:rsid w:val="006E7477"/>
    <w:rsid w:val="006E7FEB"/>
    <w:rsid w:val="006F09A0"/>
    <w:rsid w:val="006F09D1"/>
    <w:rsid w:val="006F0FBE"/>
    <w:rsid w:val="006F161F"/>
    <w:rsid w:val="006F1D3B"/>
    <w:rsid w:val="006F208E"/>
    <w:rsid w:val="006F21EB"/>
    <w:rsid w:val="006F2A46"/>
    <w:rsid w:val="006F2B07"/>
    <w:rsid w:val="006F2F39"/>
    <w:rsid w:val="006F3DB4"/>
    <w:rsid w:val="006F4F17"/>
    <w:rsid w:val="006F514E"/>
    <w:rsid w:val="006F53D2"/>
    <w:rsid w:val="006F592B"/>
    <w:rsid w:val="006F6396"/>
    <w:rsid w:val="006F64F7"/>
    <w:rsid w:val="006F6D8C"/>
    <w:rsid w:val="006F7B9D"/>
    <w:rsid w:val="006F7C46"/>
    <w:rsid w:val="007001E1"/>
    <w:rsid w:val="0070043C"/>
    <w:rsid w:val="00700B2C"/>
    <w:rsid w:val="00700CD7"/>
    <w:rsid w:val="00702317"/>
    <w:rsid w:val="0070265B"/>
    <w:rsid w:val="007028B5"/>
    <w:rsid w:val="007030C4"/>
    <w:rsid w:val="007030FE"/>
    <w:rsid w:val="00704581"/>
    <w:rsid w:val="00706EC7"/>
    <w:rsid w:val="0070790D"/>
    <w:rsid w:val="00707A04"/>
    <w:rsid w:val="007107B0"/>
    <w:rsid w:val="00710D78"/>
    <w:rsid w:val="007110E6"/>
    <w:rsid w:val="007114D5"/>
    <w:rsid w:val="00711C8A"/>
    <w:rsid w:val="007126BF"/>
    <w:rsid w:val="00712B46"/>
    <w:rsid w:val="00713BEC"/>
    <w:rsid w:val="0071432C"/>
    <w:rsid w:val="00716B9F"/>
    <w:rsid w:val="007174E8"/>
    <w:rsid w:val="00720054"/>
    <w:rsid w:val="00720E97"/>
    <w:rsid w:val="00721477"/>
    <w:rsid w:val="0072224F"/>
    <w:rsid w:val="0072257F"/>
    <w:rsid w:val="007230C8"/>
    <w:rsid w:val="00724594"/>
    <w:rsid w:val="00724E14"/>
    <w:rsid w:val="00725324"/>
    <w:rsid w:val="00725541"/>
    <w:rsid w:val="00725EC0"/>
    <w:rsid w:val="00726842"/>
    <w:rsid w:val="00726B51"/>
    <w:rsid w:val="00726F9D"/>
    <w:rsid w:val="00727447"/>
    <w:rsid w:val="00727ACF"/>
    <w:rsid w:val="00730EE1"/>
    <w:rsid w:val="0073125F"/>
    <w:rsid w:val="00732368"/>
    <w:rsid w:val="00733D6B"/>
    <w:rsid w:val="007342BC"/>
    <w:rsid w:val="007345D0"/>
    <w:rsid w:val="00734882"/>
    <w:rsid w:val="00734EA9"/>
    <w:rsid w:val="00735AA7"/>
    <w:rsid w:val="00740426"/>
    <w:rsid w:val="00740C27"/>
    <w:rsid w:val="00740CDF"/>
    <w:rsid w:val="0074168D"/>
    <w:rsid w:val="007418FC"/>
    <w:rsid w:val="00741B06"/>
    <w:rsid w:val="00742E32"/>
    <w:rsid w:val="00743C77"/>
    <w:rsid w:val="00743EB6"/>
    <w:rsid w:val="00744DB2"/>
    <w:rsid w:val="00745C45"/>
    <w:rsid w:val="00745FC5"/>
    <w:rsid w:val="0074757C"/>
    <w:rsid w:val="00747672"/>
    <w:rsid w:val="007524E7"/>
    <w:rsid w:val="007532DD"/>
    <w:rsid w:val="00753B42"/>
    <w:rsid w:val="00753F14"/>
    <w:rsid w:val="007549E8"/>
    <w:rsid w:val="00754EDF"/>
    <w:rsid w:val="00755549"/>
    <w:rsid w:val="0075618B"/>
    <w:rsid w:val="00756BB7"/>
    <w:rsid w:val="007576B1"/>
    <w:rsid w:val="00757DBE"/>
    <w:rsid w:val="00760555"/>
    <w:rsid w:val="007619E1"/>
    <w:rsid w:val="00762977"/>
    <w:rsid w:val="00763CA9"/>
    <w:rsid w:val="00764017"/>
    <w:rsid w:val="00764E9C"/>
    <w:rsid w:val="00764EAB"/>
    <w:rsid w:val="00765168"/>
    <w:rsid w:val="007652AB"/>
    <w:rsid w:val="00765522"/>
    <w:rsid w:val="0076690D"/>
    <w:rsid w:val="007669AD"/>
    <w:rsid w:val="00767D41"/>
    <w:rsid w:val="00767F57"/>
    <w:rsid w:val="007706FA"/>
    <w:rsid w:val="00770709"/>
    <w:rsid w:val="00770C09"/>
    <w:rsid w:val="007720BE"/>
    <w:rsid w:val="00772129"/>
    <w:rsid w:val="0077275D"/>
    <w:rsid w:val="00772A91"/>
    <w:rsid w:val="007739F8"/>
    <w:rsid w:val="00774271"/>
    <w:rsid w:val="00775AE6"/>
    <w:rsid w:val="00776BA6"/>
    <w:rsid w:val="00776C10"/>
    <w:rsid w:val="00776DFE"/>
    <w:rsid w:val="00780547"/>
    <w:rsid w:val="00781600"/>
    <w:rsid w:val="00782C97"/>
    <w:rsid w:val="0078417E"/>
    <w:rsid w:val="0078419F"/>
    <w:rsid w:val="00784509"/>
    <w:rsid w:val="00784552"/>
    <w:rsid w:val="00784554"/>
    <w:rsid w:val="00785208"/>
    <w:rsid w:val="00785509"/>
    <w:rsid w:val="00785979"/>
    <w:rsid w:val="00785EB0"/>
    <w:rsid w:val="007879F3"/>
    <w:rsid w:val="00787B96"/>
    <w:rsid w:val="00787CD6"/>
    <w:rsid w:val="0079000F"/>
    <w:rsid w:val="007901E5"/>
    <w:rsid w:val="00791268"/>
    <w:rsid w:val="00791493"/>
    <w:rsid w:val="0079165D"/>
    <w:rsid w:val="00791F01"/>
    <w:rsid w:val="0079278F"/>
    <w:rsid w:val="007929F3"/>
    <w:rsid w:val="0079325C"/>
    <w:rsid w:val="007944A8"/>
    <w:rsid w:val="007944EF"/>
    <w:rsid w:val="00794D00"/>
    <w:rsid w:val="00794E1B"/>
    <w:rsid w:val="00795DC7"/>
    <w:rsid w:val="007966A6"/>
    <w:rsid w:val="00797190"/>
    <w:rsid w:val="007A09FA"/>
    <w:rsid w:val="007A1339"/>
    <w:rsid w:val="007A1720"/>
    <w:rsid w:val="007A1EC7"/>
    <w:rsid w:val="007A2BA7"/>
    <w:rsid w:val="007A3C7C"/>
    <w:rsid w:val="007A4198"/>
    <w:rsid w:val="007A4413"/>
    <w:rsid w:val="007A4BF0"/>
    <w:rsid w:val="007A52BE"/>
    <w:rsid w:val="007A6A2F"/>
    <w:rsid w:val="007A737C"/>
    <w:rsid w:val="007A7416"/>
    <w:rsid w:val="007A759D"/>
    <w:rsid w:val="007A7BB0"/>
    <w:rsid w:val="007B152A"/>
    <w:rsid w:val="007B1B85"/>
    <w:rsid w:val="007B3AD9"/>
    <w:rsid w:val="007B5702"/>
    <w:rsid w:val="007B603D"/>
    <w:rsid w:val="007B6E4C"/>
    <w:rsid w:val="007B7AF1"/>
    <w:rsid w:val="007C0E44"/>
    <w:rsid w:val="007C155F"/>
    <w:rsid w:val="007C2509"/>
    <w:rsid w:val="007C26E2"/>
    <w:rsid w:val="007C2D4A"/>
    <w:rsid w:val="007C3F78"/>
    <w:rsid w:val="007C4E62"/>
    <w:rsid w:val="007C4FA4"/>
    <w:rsid w:val="007C601D"/>
    <w:rsid w:val="007C6133"/>
    <w:rsid w:val="007C6203"/>
    <w:rsid w:val="007C6F48"/>
    <w:rsid w:val="007C759E"/>
    <w:rsid w:val="007C7615"/>
    <w:rsid w:val="007D045F"/>
    <w:rsid w:val="007D135D"/>
    <w:rsid w:val="007D1E10"/>
    <w:rsid w:val="007D3018"/>
    <w:rsid w:val="007D32DD"/>
    <w:rsid w:val="007D4B68"/>
    <w:rsid w:val="007D5326"/>
    <w:rsid w:val="007D61ED"/>
    <w:rsid w:val="007D671D"/>
    <w:rsid w:val="007D7911"/>
    <w:rsid w:val="007D794F"/>
    <w:rsid w:val="007D7D0A"/>
    <w:rsid w:val="007E0284"/>
    <w:rsid w:val="007E0583"/>
    <w:rsid w:val="007E07A7"/>
    <w:rsid w:val="007E0CA0"/>
    <w:rsid w:val="007E1373"/>
    <w:rsid w:val="007E17E9"/>
    <w:rsid w:val="007E1FD4"/>
    <w:rsid w:val="007E2136"/>
    <w:rsid w:val="007E2A60"/>
    <w:rsid w:val="007E2D94"/>
    <w:rsid w:val="007E2E8D"/>
    <w:rsid w:val="007E3941"/>
    <w:rsid w:val="007E4B1C"/>
    <w:rsid w:val="007E51D5"/>
    <w:rsid w:val="007E51F2"/>
    <w:rsid w:val="007E6CEB"/>
    <w:rsid w:val="007E708D"/>
    <w:rsid w:val="007F030A"/>
    <w:rsid w:val="007F0467"/>
    <w:rsid w:val="007F06B1"/>
    <w:rsid w:val="007F0C08"/>
    <w:rsid w:val="007F1CFC"/>
    <w:rsid w:val="007F1E0F"/>
    <w:rsid w:val="007F1F56"/>
    <w:rsid w:val="007F1F94"/>
    <w:rsid w:val="007F26DA"/>
    <w:rsid w:val="007F2B7B"/>
    <w:rsid w:val="007F3163"/>
    <w:rsid w:val="007F32C5"/>
    <w:rsid w:val="007F3648"/>
    <w:rsid w:val="007F402D"/>
    <w:rsid w:val="007F599D"/>
    <w:rsid w:val="007F5C19"/>
    <w:rsid w:val="007F677C"/>
    <w:rsid w:val="008004E9"/>
    <w:rsid w:val="00800691"/>
    <w:rsid w:val="00800DD0"/>
    <w:rsid w:val="008016C3"/>
    <w:rsid w:val="00801815"/>
    <w:rsid w:val="00802000"/>
    <w:rsid w:val="00802190"/>
    <w:rsid w:val="00802C94"/>
    <w:rsid w:val="008035D1"/>
    <w:rsid w:val="00803DC6"/>
    <w:rsid w:val="0080605C"/>
    <w:rsid w:val="008063AD"/>
    <w:rsid w:val="00806C1F"/>
    <w:rsid w:val="008070F9"/>
    <w:rsid w:val="008077EA"/>
    <w:rsid w:val="008105BC"/>
    <w:rsid w:val="0081064F"/>
    <w:rsid w:val="00811B45"/>
    <w:rsid w:val="0081266A"/>
    <w:rsid w:val="00812BD4"/>
    <w:rsid w:val="00813694"/>
    <w:rsid w:val="008139A7"/>
    <w:rsid w:val="0081402E"/>
    <w:rsid w:val="0081418B"/>
    <w:rsid w:val="00814E7F"/>
    <w:rsid w:val="00815364"/>
    <w:rsid w:val="00816A74"/>
    <w:rsid w:val="00816AC7"/>
    <w:rsid w:val="0081764B"/>
    <w:rsid w:val="00817BE8"/>
    <w:rsid w:val="00817C44"/>
    <w:rsid w:val="00817E6B"/>
    <w:rsid w:val="008200E6"/>
    <w:rsid w:val="008202D8"/>
    <w:rsid w:val="0082059F"/>
    <w:rsid w:val="00820AB8"/>
    <w:rsid w:val="00820F2B"/>
    <w:rsid w:val="0082123D"/>
    <w:rsid w:val="00821AFA"/>
    <w:rsid w:val="008225F2"/>
    <w:rsid w:val="00822A24"/>
    <w:rsid w:val="00823C44"/>
    <w:rsid w:val="008242C1"/>
    <w:rsid w:val="00825AFE"/>
    <w:rsid w:val="00826136"/>
    <w:rsid w:val="00826E33"/>
    <w:rsid w:val="00827227"/>
    <w:rsid w:val="00827FEA"/>
    <w:rsid w:val="00830375"/>
    <w:rsid w:val="00830C0A"/>
    <w:rsid w:val="00831148"/>
    <w:rsid w:val="00831681"/>
    <w:rsid w:val="00832F07"/>
    <w:rsid w:val="0083309C"/>
    <w:rsid w:val="008335C4"/>
    <w:rsid w:val="0083388B"/>
    <w:rsid w:val="00833C73"/>
    <w:rsid w:val="00833CDA"/>
    <w:rsid w:val="00833EC7"/>
    <w:rsid w:val="00834309"/>
    <w:rsid w:val="00834EBC"/>
    <w:rsid w:val="00836F2B"/>
    <w:rsid w:val="00836F38"/>
    <w:rsid w:val="00837B26"/>
    <w:rsid w:val="008403F5"/>
    <w:rsid w:val="0084243E"/>
    <w:rsid w:val="008443B5"/>
    <w:rsid w:val="008451AB"/>
    <w:rsid w:val="00845503"/>
    <w:rsid w:val="00846267"/>
    <w:rsid w:val="0084635A"/>
    <w:rsid w:val="0084670B"/>
    <w:rsid w:val="00846BA2"/>
    <w:rsid w:val="00846C61"/>
    <w:rsid w:val="008471EF"/>
    <w:rsid w:val="0084732F"/>
    <w:rsid w:val="00847421"/>
    <w:rsid w:val="00850E46"/>
    <w:rsid w:val="008510B1"/>
    <w:rsid w:val="00851E1E"/>
    <w:rsid w:val="00851FE8"/>
    <w:rsid w:val="0085235B"/>
    <w:rsid w:val="00853443"/>
    <w:rsid w:val="008536CF"/>
    <w:rsid w:val="0085377A"/>
    <w:rsid w:val="0085382F"/>
    <w:rsid w:val="00853F5E"/>
    <w:rsid w:val="0085517E"/>
    <w:rsid w:val="008554E3"/>
    <w:rsid w:val="008618FF"/>
    <w:rsid w:val="00861F1E"/>
    <w:rsid w:val="00863D40"/>
    <w:rsid w:val="0086417E"/>
    <w:rsid w:val="0086434C"/>
    <w:rsid w:val="00864438"/>
    <w:rsid w:val="008647FF"/>
    <w:rsid w:val="008655EF"/>
    <w:rsid w:val="00867A38"/>
    <w:rsid w:val="00870529"/>
    <w:rsid w:val="008709B0"/>
    <w:rsid w:val="00870ECA"/>
    <w:rsid w:val="00871247"/>
    <w:rsid w:val="0087135C"/>
    <w:rsid w:val="0087175C"/>
    <w:rsid w:val="00871EC7"/>
    <w:rsid w:val="008723EC"/>
    <w:rsid w:val="0087327F"/>
    <w:rsid w:val="00875505"/>
    <w:rsid w:val="0087660D"/>
    <w:rsid w:val="008766F8"/>
    <w:rsid w:val="00876CFB"/>
    <w:rsid w:val="00877BF7"/>
    <w:rsid w:val="00877F75"/>
    <w:rsid w:val="0088005C"/>
    <w:rsid w:val="0088023E"/>
    <w:rsid w:val="0088047B"/>
    <w:rsid w:val="008809A0"/>
    <w:rsid w:val="00880F25"/>
    <w:rsid w:val="00881721"/>
    <w:rsid w:val="0088199F"/>
    <w:rsid w:val="00881D1B"/>
    <w:rsid w:val="00881F4C"/>
    <w:rsid w:val="00882E72"/>
    <w:rsid w:val="00882EA3"/>
    <w:rsid w:val="008830BC"/>
    <w:rsid w:val="00883AA7"/>
    <w:rsid w:val="00884548"/>
    <w:rsid w:val="008851DC"/>
    <w:rsid w:val="00885CA2"/>
    <w:rsid w:val="0088607D"/>
    <w:rsid w:val="0088741B"/>
    <w:rsid w:val="0088754B"/>
    <w:rsid w:val="00890771"/>
    <w:rsid w:val="0089095C"/>
    <w:rsid w:val="0089115E"/>
    <w:rsid w:val="00891233"/>
    <w:rsid w:val="008923EA"/>
    <w:rsid w:val="0089260A"/>
    <w:rsid w:val="00892977"/>
    <w:rsid w:val="00892C94"/>
    <w:rsid w:val="00892E4C"/>
    <w:rsid w:val="00892FF2"/>
    <w:rsid w:val="00893BB3"/>
    <w:rsid w:val="00893BE1"/>
    <w:rsid w:val="008941F8"/>
    <w:rsid w:val="0089452D"/>
    <w:rsid w:val="00894ABE"/>
    <w:rsid w:val="00894FD6"/>
    <w:rsid w:val="00895A23"/>
    <w:rsid w:val="00895D09"/>
    <w:rsid w:val="00896328"/>
    <w:rsid w:val="00896860"/>
    <w:rsid w:val="00897EEF"/>
    <w:rsid w:val="008A315A"/>
    <w:rsid w:val="008A36EB"/>
    <w:rsid w:val="008A44FF"/>
    <w:rsid w:val="008A4656"/>
    <w:rsid w:val="008A4C9B"/>
    <w:rsid w:val="008A51A6"/>
    <w:rsid w:val="008A5979"/>
    <w:rsid w:val="008A6392"/>
    <w:rsid w:val="008A6EEC"/>
    <w:rsid w:val="008A758F"/>
    <w:rsid w:val="008A78EC"/>
    <w:rsid w:val="008B074F"/>
    <w:rsid w:val="008B26C8"/>
    <w:rsid w:val="008B27EE"/>
    <w:rsid w:val="008B30CD"/>
    <w:rsid w:val="008B3CDD"/>
    <w:rsid w:val="008B3FC3"/>
    <w:rsid w:val="008B3FE9"/>
    <w:rsid w:val="008B4322"/>
    <w:rsid w:val="008B6AF1"/>
    <w:rsid w:val="008B7D9C"/>
    <w:rsid w:val="008C1274"/>
    <w:rsid w:val="008C1576"/>
    <w:rsid w:val="008C25E4"/>
    <w:rsid w:val="008C2D53"/>
    <w:rsid w:val="008C32B6"/>
    <w:rsid w:val="008C3503"/>
    <w:rsid w:val="008C389A"/>
    <w:rsid w:val="008C3E68"/>
    <w:rsid w:val="008C523A"/>
    <w:rsid w:val="008C5627"/>
    <w:rsid w:val="008C5B21"/>
    <w:rsid w:val="008C5E3F"/>
    <w:rsid w:val="008C639E"/>
    <w:rsid w:val="008C79B1"/>
    <w:rsid w:val="008C79EB"/>
    <w:rsid w:val="008C7B4E"/>
    <w:rsid w:val="008D0593"/>
    <w:rsid w:val="008D06E1"/>
    <w:rsid w:val="008D077C"/>
    <w:rsid w:val="008D0D51"/>
    <w:rsid w:val="008D1ABD"/>
    <w:rsid w:val="008D1FE2"/>
    <w:rsid w:val="008D3749"/>
    <w:rsid w:val="008D3874"/>
    <w:rsid w:val="008D466F"/>
    <w:rsid w:val="008D528B"/>
    <w:rsid w:val="008D53EC"/>
    <w:rsid w:val="008D588E"/>
    <w:rsid w:val="008D5A95"/>
    <w:rsid w:val="008D5D87"/>
    <w:rsid w:val="008D69A1"/>
    <w:rsid w:val="008D6ECF"/>
    <w:rsid w:val="008D7713"/>
    <w:rsid w:val="008E0088"/>
    <w:rsid w:val="008E043F"/>
    <w:rsid w:val="008E0536"/>
    <w:rsid w:val="008E0FD3"/>
    <w:rsid w:val="008E114A"/>
    <w:rsid w:val="008E1A1A"/>
    <w:rsid w:val="008E1EA0"/>
    <w:rsid w:val="008E24D9"/>
    <w:rsid w:val="008E28DF"/>
    <w:rsid w:val="008E2ADA"/>
    <w:rsid w:val="008E31FB"/>
    <w:rsid w:val="008E3A3F"/>
    <w:rsid w:val="008E3C43"/>
    <w:rsid w:val="008E4633"/>
    <w:rsid w:val="008E64FC"/>
    <w:rsid w:val="008E6872"/>
    <w:rsid w:val="008E68DB"/>
    <w:rsid w:val="008E7771"/>
    <w:rsid w:val="008E7AA3"/>
    <w:rsid w:val="008F00C5"/>
    <w:rsid w:val="008F05E5"/>
    <w:rsid w:val="008F0DCB"/>
    <w:rsid w:val="008F189E"/>
    <w:rsid w:val="008F18B7"/>
    <w:rsid w:val="008F258A"/>
    <w:rsid w:val="008F2B73"/>
    <w:rsid w:val="008F353E"/>
    <w:rsid w:val="008F37A8"/>
    <w:rsid w:val="008F4605"/>
    <w:rsid w:val="008F4A9B"/>
    <w:rsid w:val="008F50D3"/>
    <w:rsid w:val="008F562E"/>
    <w:rsid w:val="008F5650"/>
    <w:rsid w:val="008F5BA7"/>
    <w:rsid w:val="008F64E4"/>
    <w:rsid w:val="008F6B9F"/>
    <w:rsid w:val="008F72B4"/>
    <w:rsid w:val="008F7B2E"/>
    <w:rsid w:val="009001B4"/>
    <w:rsid w:val="0090058D"/>
    <w:rsid w:val="009005FE"/>
    <w:rsid w:val="00900968"/>
    <w:rsid w:val="009011CC"/>
    <w:rsid w:val="00901AA9"/>
    <w:rsid w:val="00901D8D"/>
    <w:rsid w:val="00901E13"/>
    <w:rsid w:val="009021A8"/>
    <w:rsid w:val="0090221A"/>
    <w:rsid w:val="00902835"/>
    <w:rsid w:val="009028AC"/>
    <w:rsid w:val="00902959"/>
    <w:rsid w:val="00902CB5"/>
    <w:rsid w:val="00904C66"/>
    <w:rsid w:val="00905772"/>
    <w:rsid w:val="009057C6"/>
    <w:rsid w:val="00905A5F"/>
    <w:rsid w:val="00905BFC"/>
    <w:rsid w:val="00906D21"/>
    <w:rsid w:val="009074F7"/>
    <w:rsid w:val="00907AC3"/>
    <w:rsid w:val="00907B80"/>
    <w:rsid w:val="00907BB1"/>
    <w:rsid w:val="0091049A"/>
    <w:rsid w:val="00910BD3"/>
    <w:rsid w:val="00911002"/>
    <w:rsid w:val="0091131F"/>
    <w:rsid w:val="0091160B"/>
    <w:rsid w:val="00914472"/>
    <w:rsid w:val="00914AA6"/>
    <w:rsid w:val="00914C56"/>
    <w:rsid w:val="009158B1"/>
    <w:rsid w:val="00915E11"/>
    <w:rsid w:val="0091626E"/>
    <w:rsid w:val="00916431"/>
    <w:rsid w:val="00920269"/>
    <w:rsid w:val="0092109B"/>
    <w:rsid w:val="009211FA"/>
    <w:rsid w:val="00921CA7"/>
    <w:rsid w:val="0092206D"/>
    <w:rsid w:val="00924DE7"/>
    <w:rsid w:val="00925684"/>
    <w:rsid w:val="00926BEB"/>
    <w:rsid w:val="009271E5"/>
    <w:rsid w:val="0093053C"/>
    <w:rsid w:val="00930E6E"/>
    <w:rsid w:val="00931E9A"/>
    <w:rsid w:val="0093231C"/>
    <w:rsid w:val="00932995"/>
    <w:rsid w:val="00932C67"/>
    <w:rsid w:val="00933A58"/>
    <w:rsid w:val="009348EA"/>
    <w:rsid w:val="00934E5B"/>
    <w:rsid w:val="009353E9"/>
    <w:rsid w:val="0093680B"/>
    <w:rsid w:val="00937719"/>
    <w:rsid w:val="00937E1E"/>
    <w:rsid w:val="009401F8"/>
    <w:rsid w:val="00940633"/>
    <w:rsid w:val="009409CD"/>
    <w:rsid w:val="00940AAC"/>
    <w:rsid w:val="00940B17"/>
    <w:rsid w:val="00940C37"/>
    <w:rsid w:val="00940F22"/>
    <w:rsid w:val="00941743"/>
    <w:rsid w:val="00941D49"/>
    <w:rsid w:val="0094255E"/>
    <w:rsid w:val="00942842"/>
    <w:rsid w:val="00942EC9"/>
    <w:rsid w:val="0094430F"/>
    <w:rsid w:val="009449EB"/>
    <w:rsid w:val="009464EE"/>
    <w:rsid w:val="009474AB"/>
    <w:rsid w:val="00947532"/>
    <w:rsid w:val="00947A66"/>
    <w:rsid w:val="009501A1"/>
    <w:rsid w:val="00950277"/>
    <w:rsid w:val="00950682"/>
    <w:rsid w:val="009510E8"/>
    <w:rsid w:val="009511C1"/>
    <w:rsid w:val="0095129B"/>
    <w:rsid w:val="0095214B"/>
    <w:rsid w:val="009536E6"/>
    <w:rsid w:val="00954E99"/>
    <w:rsid w:val="00956395"/>
    <w:rsid w:val="00956507"/>
    <w:rsid w:val="00956940"/>
    <w:rsid w:val="00956D6B"/>
    <w:rsid w:val="00956F12"/>
    <w:rsid w:val="009573B5"/>
    <w:rsid w:val="00957A91"/>
    <w:rsid w:val="00957E85"/>
    <w:rsid w:val="00960472"/>
    <w:rsid w:val="00960FC3"/>
    <w:rsid w:val="00961694"/>
    <w:rsid w:val="009618F2"/>
    <w:rsid w:val="00961BB0"/>
    <w:rsid w:val="00961D44"/>
    <w:rsid w:val="009627D7"/>
    <w:rsid w:val="00962A7E"/>
    <w:rsid w:val="00962CB5"/>
    <w:rsid w:val="00962D89"/>
    <w:rsid w:val="00963936"/>
    <w:rsid w:val="00964C3F"/>
    <w:rsid w:val="00965064"/>
    <w:rsid w:val="00965407"/>
    <w:rsid w:val="00965819"/>
    <w:rsid w:val="00966C98"/>
    <w:rsid w:val="00967FDB"/>
    <w:rsid w:val="00970AB2"/>
    <w:rsid w:val="00970FD1"/>
    <w:rsid w:val="0097146D"/>
    <w:rsid w:val="00971A89"/>
    <w:rsid w:val="00971C3D"/>
    <w:rsid w:val="00972B75"/>
    <w:rsid w:val="0097300F"/>
    <w:rsid w:val="00973406"/>
    <w:rsid w:val="00973DB7"/>
    <w:rsid w:val="009740D9"/>
    <w:rsid w:val="0097439E"/>
    <w:rsid w:val="00974D53"/>
    <w:rsid w:val="00975B8B"/>
    <w:rsid w:val="00977C62"/>
    <w:rsid w:val="009803FB"/>
    <w:rsid w:val="00980452"/>
    <w:rsid w:val="00980736"/>
    <w:rsid w:val="009820ED"/>
    <w:rsid w:val="0098286C"/>
    <w:rsid w:val="0098301D"/>
    <w:rsid w:val="00983A31"/>
    <w:rsid w:val="00984B10"/>
    <w:rsid w:val="009852B3"/>
    <w:rsid w:val="009866C9"/>
    <w:rsid w:val="00986F13"/>
    <w:rsid w:val="0098752A"/>
    <w:rsid w:val="0098784A"/>
    <w:rsid w:val="00987DE1"/>
    <w:rsid w:val="00987E50"/>
    <w:rsid w:val="009905B7"/>
    <w:rsid w:val="00990E97"/>
    <w:rsid w:val="009925AA"/>
    <w:rsid w:val="00993439"/>
    <w:rsid w:val="009935E7"/>
    <w:rsid w:val="0099488F"/>
    <w:rsid w:val="00994EC0"/>
    <w:rsid w:val="009969E0"/>
    <w:rsid w:val="00997275"/>
    <w:rsid w:val="00997CB9"/>
    <w:rsid w:val="00997D5B"/>
    <w:rsid w:val="009A067A"/>
    <w:rsid w:val="009A0DE4"/>
    <w:rsid w:val="009A1A41"/>
    <w:rsid w:val="009A20E4"/>
    <w:rsid w:val="009A2221"/>
    <w:rsid w:val="009A2372"/>
    <w:rsid w:val="009A3358"/>
    <w:rsid w:val="009A33E1"/>
    <w:rsid w:val="009A38A0"/>
    <w:rsid w:val="009A4683"/>
    <w:rsid w:val="009A4D55"/>
    <w:rsid w:val="009A575E"/>
    <w:rsid w:val="009A5A09"/>
    <w:rsid w:val="009A628D"/>
    <w:rsid w:val="009A6433"/>
    <w:rsid w:val="009A6980"/>
    <w:rsid w:val="009B1652"/>
    <w:rsid w:val="009B1E99"/>
    <w:rsid w:val="009B29F9"/>
    <w:rsid w:val="009B2E9D"/>
    <w:rsid w:val="009B32B4"/>
    <w:rsid w:val="009B36DD"/>
    <w:rsid w:val="009B39A1"/>
    <w:rsid w:val="009B488B"/>
    <w:rsid w:val="009B5012"/>
    <w:rsid w:val="009B5834"/>
    <w:rsid w:val="009B6AF0"/>
    <w:rsid w:val="009B777D"/>
    <w:rsid w:val="009B7956"/>
    <w:rsid w:val="009B7B25"/>
    <w:rsid w:val="009B7C14"/>
    <w:rsid w:val="009B7F04"/>
    <w:rsid w:val="009C00C1"/>
    <w:rsid w:val="009C048E"/>
    <w:rsid w:val="009C0538"/>
    <w:rsid w:val="009C0BF1"/>
    <w:rsid w:val="009C1B35"/>
    <w:rsid w:val="009C25ED"/>
    <w:rsid w:val="009C2B7F"/>
    <w:rsid w:val="009C335D"/>
    <w:rsid w:val="009C43A8"/>
    <w:rsid w:val="009C4BA0"/>
    <w:rsid w:val="009C6346"/>
    <w:rsid w:val="009C6B34"/>
    <w:rsid w:val="009C746E"/>
    <w:rsid w:val="009C76B9"/>
    <w:rsid w:val="009C7C08"/>
    <w:rsid w:val="009D041E"/>
    <w:rsid w:val="009D0A28"/>
    <w:rsid w:val="009D1E20"/>
    <w:rsid w:val="009D28FA"/>
    <w:rsid w:val="009D32FA"/>
    <w:rsid w:val="009D5E76"/>
    <w:rsid w:val="009D6ADD"/>
    <w:rsid w:val="009D7029"/>
    <w:rsid w:val="009D72EE"/>
    <w:rsid w:val="009D77E1"/>
    <w:rsid w:val="009D7CEB"/>
    <w:rsid w:val="009E035A"/>
    <w:rsid w:val="009E132D"/>
    <w:rsid w:val="009E1E13"/>
    <w:rsid w:val="009E1E40"/>
    <w:rsid w:val="009E1EE7"/>
    <w:rsid w:val="009E58E2"/>
    <w:rsid w:val="009E5F32"/>
    <w:rsid w:val="009E5F66"/>
    <w:rsid w:val="009E7962"/>
    <w:rsid w:val="009E7FA9"/>
    <w:rsid w:val="009F14BF"/>
    <w:rsid w:val="009F1830"/>
    <w:rsid w:val="009F2C83"/>
    <w:rsid w:val="009F3F7E"/>
    <w:rsid w:val="009F4591"/>
    <w:rsid w:val="009F4679"/>
    <w:rsid w:val="009F4B03"/>
    <w:rsid w:val="009F4D8F"/>
    <w:rsid w:val="009F6492"/>
    <w:rsid w:val="009F73F1"/>
    <w:rsid w:val="009F7D02"/>
    <w:rsid w:val="00A01046"/>
    <w:rsid w:val="00A023E9"/>
    <w:rsid w:val="00A02827"/>
    <w:rsid w:val="00A02B69"/>
    <w:rsid w:val="00A03902"/>
    <w:rsid w:val="00A04CBE"/>
    <w:rsid w:val="00A04D53"/>
    <w:rsid w:val="00A054BA"/>
    <w:rsid w:val="00A061E9"/>
    <w:rsid w:val="00A06262"/>
    <w:rsid w:val="00A062A5"/>
    <w:rsid w:val="00A06A95"/>
    <w:rsid w:val="00A0743B"/>
    <w:rsid w:val="00A07FAB"/>
    <w:rsid w:val="00A10122"/>
    <w:rsid w:val="00A10AF5"/>
    <w:rsid w:val="00A10D0A"/>
    <w:rsid w:val="00A1101A"/>
    <w:rsid w:val="00A110A3"/>
    <w:rsid w:val="00A11580"/>
    <w:rsid w:val="00A11912"/>
    <w:rsid w:val="00A11919"/>
    <w:rsid w:val="00A11DCC"/>
    <w:rsid w:val="00A11EC3"/>
    <w:rsid w:val="00A124B2"/>
    <w:rsid w:val="00A12D86"/>
    <w:rsid w:val="00A13660"/>
    <w:rsid w:val="00A13DFE"/>
    <w:rsid w:val="00A13FEA"/>
    <w:rsid w:val="00A143D9"/>
    <w:rsid w:val="00A14733"/>
    <w:rsid w:val="00A149C0"/>
    <w:rsid w:val="00A14EE3"/>
    <w:rsid w:val="00A15478"/>
    <w:rsid w:val="00A15B69"/>
    <w:rsid w:val="00A162D7"/>
    <w:rsid w:val="00A164ED"/>
    <w:rsid w:val="00A17372"/>
    <w:rsid w:val="00A17D20"/>
    <w:rsid w:val="00A17FE8"/>
    <w:rsid w:val="00A17FF9"/>
    <w:rsid w:val="00A2015B"/>
    <w:rsid w:val="00A20170"/>
    <w:rsid w:val="00A20CE9"/>
    <w:rsid w:val="00A212F5"/>
    <w:rsid w:val="00A225C8"/>
    <w:rsid w:val="00A234F0"/>
    <w:rsid w:val="00A23B62"/>
    <w:rsid w:val="00A24066"/>
    <w:rsid w:val="00A250FE"/>
    <w:rsid w:val="00A252AB"/>
    <w:rsid w:val="00A2538E"/>
    <w:rsid w:val="00A25744"/>
    <w:rsid w:val="00A25A70"/>
    <w:rsid w:val="00A268A9"/>
    <w:rsid w:val="00A26972"/>
    <w:rsid w:val="00A27711"/>
    <w:rsid w:val="00A30951"/>
    <w:rsid w:val="00A30B96"/>
    <w:rsid w:val="00A30E67"/>
    <w:rsid w:val="00A314E4"/>
    <w:rsid w:val="00A32A3E"/>
    <w:rsid w:val="00A32B79"/>
    <w:rsid w:val="00A330F7"/>
    <w:rsid w:val="00A33B11"/>
    <w:rsid w:val="00A33B65"/>
    <w:rsid w:val="00A33D2F"/>
    <w:rsid w:val="00A3413C"/>
    <w:rsid w:val="00A3454B"/>
    <w:rsid w:val="00A34B11"/>
    <w:rsid w:val="00A35207"/>
    <w:rsid w:val="00A35EB8"/>
    <w:rsid w:val="00A36039"/>
    <w:rsid w:val="00A3798B"/>
    <w:rsid w:val="00A37B8B"/>
    <w:rsid w:val="00A40344"/>
    <w:rsid w:val="00A40F54"/>
    <w:rsid w:val="00A42004"/>
    <w:rsid w:val="00A43446"/>
    <w:rsid w:val="00A44108"/>
    <w:rsid w:val="00A47879"/>
    <w:rsid w:val="00A478C3"/>
    <w:rsid w:val="00A47997"/>
    <w:rsid w:val="00A47A74"/>
    <w:rsid w:val="00A5052D"/>
    <w:rsid w:val="00A50885"/>
    <w:rsid w:val="00A50F24"/>
    <w:rsid w:val="00A51190"/>
    <w:rsid w:val="00A516C8"/>
    <w:rsid w:val="00A518F0"/>
    <w:rsid w:val="00A51E7A"/>
    <w:rsid w:val="00A52A0A"/>
    <w:rsid w:val="00A52DA1"/>
    <w:rsid w:val="00A53235"/>
    <w:rsid w:val="00A53DDE"/>
    <w:rsid w:val="00A53F2A"/>
    <w:rsid w:val="00A54308"/>
    <w:rsid w:val="00A546FD"/>
    <w:rsid w:val="00A552C9"/>
    <w:rsid w:val="00A55862"/>
    <w:rsid w:val="00A5629B"/>
    <w:rsid w:val="00A579D2"/>
    <w:rsid w:val="00A57C7D"/>
    <w:rsid w:val="00A606AE"/>
    <w:rsid w:val="00A60B9E"/>
    <w:rsid w:val="00A6100B"/>
    <w:rsid w:val="00A6127C"/>
    <w:rsid w:val="00A61C1F"/>
    <w:rsid w:val="00A61DA0"/>
    <w:rsid w:val="00A6233E"/>
    <w:rsid w:val="00A62588"/>
    <w:rsid w:val="00A644BD"/>
    <w:rsid w:val="00A655EC"/>
    <w:rsid w:val="00A66216"/>
    <w:rsid w:val="00A66C26"/>
    <w:rsid w:val="00A66D70"/>
    <w:rsid w:val="00A67D5B"/>
    <w:rsid w:val="00A7092F"/>
    <w:rsid w:val="00A70E14"/>
    <w:rsid w:val="00A7111F"/>
    <w:rsid w:val="00A713C6"/>
    <w:rsid w:val="00A71606"/>
    <w:rsid w:val="00A71B2A"/>
    <w:rsid w:val="00A72D30"/>
    <w:rsid w:val="00A72DEF"/>
    <w:rsid w:val="00A7315C"/>
    <w:rsid w:val="00A7443B"/>
    <w:rsid w:val="00A7530D"/>
    <w:rsid w:val="00A76A6C"/>
    <w:rsid w:val="00A774D3"/>
    <w:rsid w:val="00A77578"/>
    <w:rsid w:val="00A77B3A"/>
    <w:rsid w:val="00A80CF7"/>
    <w:rsid w:val="00A823B2"/>
    <w:rsid w:val="00A83678"/>
    <w:rsid w:val="00A836FE"/>
    <w:rsid w:val="00A83F90"/>
    <w:rsid w:val="00A84543"/>
    <w:rsid w:val="00A84A25"/>
    <w:rsid w:val="00A84FEA"/>
    <w:rsid w:val="00A8527E"/>
    <w:rsid w:val="00A85323"/>
    <w:rsid w:val="00A859EC"/>
    <w:rsid w:val="00A85FA3"/>
    <w:rsid w:val="00A85FED"/>
    <w:rsid w:val="00A860E8"/>
    <w:rsid w:val="00A86317"/>
    <w:rsid w:val="00A86AA1"/>
    <w:rsid w:val="00A86BA8"/>
    <w:rsid w:val="00A87089"/>
    <w:rsid w:val="00A874DB"/>
    <w:rsid w:val="00A87693"/>
    <w:rsid w:val="00A901FD"/>
    <w:rsid w:val="00A9118B"/>
    <w:rsid w:val="00A91433"/>
    <w:rsid w:val="00A91988"/>
    <w:rsid w:val="00A91B90"/>
    <w:rsid w:val="00A91CEC"/>
    <w:rsid w:val="00A9229D"/>
    <w:rsid w:val="00A9335E"/>
    <w:rsid w:val="00A935CC"/>
    <w:rsid w:val="00A93732"/>
    <w:rsid w:val="00A93CDF"/>
    <w:rsid w:val="00A948CA"/>
    <w:rsid w:val="00A95129"/>
    <w:rsid w:val="00A951D7"/>
    <w:rsid w:val="00A95B3D"/>
    <w:rsid w:val="00A9656A"/>
    <w:rsid w:val="00A97995"/>
    <w:rsid w:val="00A97D24"/>
    <w:rsid w:val="00A97DDD"/>
    <w:rsid w:val="00AA0238"/>
    <w:rsid w:val="00AA0570"/>
    <w:rsid w:val="00AA0846"/>
    <w:rsid w:val="00AA1A80"/>
    <w:rsid w:val="00AA2B93"/>
    <w:rsid w:val="00AA2FF5"/>
    <w:rsid w:val="00AA38BD"/>
    <w:rsid w:val="00AA3BBA"/>
    <w:rsid w:val="00AA42AB"/>
    <w:rsid w:val="00AA49B0"/>
    <w:rsid w:val="00AA52E6"/>
    <w:rsid w:val="00AA535A"/>
    <w:rsid w:val="00AA65D0"/>
    <w:rsid w:val="00AA7105"/>
    <w:rsid w:val="00AA76ED"/>
    <w:rsid w:val="00AB0267"/>
    <w:rsid w:val="00AB11D4"/>
    <w:rsid w:val="00AB127D"/>
    <w:rsid w:val="00AB1487"/>
    <w:rsid w:val="00AB1737"/>
    <w:rsid w:val="00AB2833"/>
    <w:rsid w:val="00AB286E"/>
    <w:rsid w:val="00AB2D10"/>
    <w:rsid w:val="00AB372D"/>
    <w:rsid w:val="00AB46A5"/>
    <w:rsid w:val="00AB47F4"/>
    <w:rsid w:val="00AB4A2E"/>
    <w:rsid w:val="00AB51F9"/>
    <w:rsid w:val="00AB524F"/>
    <w:rsid w:val="00AB5721"/>
    <w:rsid w:val="00AB5A3B"/>
    <w:rsid w:val="00AB5E5E"/>
    <w:rsid w:val="00AB63EF"/>
    <w:rsid w:val="00AB6AC1"/>
    <w:rsid w:val="00AB6C68"/>
    <w:rsid w:val="00AB774E"/>
    <w:rsid w:val="00AB7910"/>
    <w:rsid w:val="00AB7B90"/>
    <w:rsid w:val="00AC072A"/>
    <w:rsid w:val="00AC0851"/>
    <w:rsid w:val="00AC0BF1"/>
    <w:rsid w:val="00AC0FD8"/>
    <w:rsid w:val="00AC124E"/>
    <w:rsid w:val="00AC1457"/>
    <w:rsid w:val="00AC1718"/>
    <w:rsid w:val="00AC2849"/>
    <w:rsid w:val="00AC2DCC"/>
    <w:rsid w:val="00AC3C8C"/>
    <w:rsid w:val="00AC3FCF"/>
    <w:rsid w:val="00AC4151"/>
    <w:rsid w:val="00AC4407"/>
    <w:rsid w:val="00AC4559"/>
    <w:rsid w:val="00AC5109"/>
    <w:rsid w:val="00AC5453"/>
    <w:rsid w:val="00AC5FA1"/>
    <w:rsid w:val="00AC63BA"/>
    <w:rsid w:val="00AC6AC3"/>
    <w:rsid w:val="00AC6CE4"/>
    <w:rsid w:val="00AC764D"/>
    <w:rsid w:val="00AC7AB1"/>
    <w:rsid w:val="00AD00D4"/>
    <w:rsid w:val="00AD0854"/>
    <w:rsid w:val="00AD2E6F"/>
    <w:rsid w:val="00AD3849"/>
    <w:rsid w:val="00AD3ACD"/>
    <w:rsid w:val="00AD5904"/>
    <w:rsid w:val="00AD6194"/>
    <w:rsid w:val="00AD65A5"/>
    <w:rsid w:val="00AD796A"/>
    <w:rsid w:val="00AD7C2A"/>
    <w:rsid w:val="00AE088B"/>
    <w:rsid w:val="00AE1164"/>
    <w:rsid w:val="00AE157A"/>
    <w:rsid w:val="00AE1C63"/>
    <w:rsid w:val="00AE1ED2"/>
    <w:rsid w:val="00AE2ABF"/>
    <w:rsid w:val="00AE36BD"/>
    <w:rsid w:val="00AE36F8"/>
    <w:rsid w:val="00AE3E6C"/>
    <w:rsid w:val="00AE406C"/>
    <w:rsid w:val="00AE4118"/>
    <w:rsid w:val="00AE4B06"/>
    <w:rsid w:val="00AE60D5"/>
    <w:rsid w:val="00AE6351"/>
    <w:rsid w:val="00AE65DB"/>
    <w:rsid w:val="00AE7715"/>
    <w:rsid w:val="00AE7D61"/>
    <w:rsid w:val="00AF0C80"/>
    <w:rsid w:val="00AF10B5"/>
    <w:rsid w:val="00AF1A18"/>
    <w:rsid w:val="00AF1B89"/>
    <w:rsid w:val="00AF245A"/>
    <w:rsid w:val="00AF4679"/>
    <w:rsid w:val="00AF4B18"/>
    <w:rsid w:val="00AF5788"/>
    <w:rsid w:val="00AF7511"/>
    <w:rsid w:val="00AF7568"/>
    <w:rsid w:val="00AF788A"/>
    <w:rsid w:val="00AF7A47"/>
    <w:rsid w:val="00B00010"/>
    <w:rsid w:val="00B008A2"/>
    <w:rsid w:val="00B0173F"/>
    <w:rsid w:val="00B01866"/>
    <w:rsid w:val="00B01EF6"/>
    <w:rsid w:val="00B02241"/>
    <w:rsid w:val="00B02446"/>
    <w:rsid w:val="00B03591"/>
    <w:rsid w:val="00B04354"/>
    <w:rsid w:val="00B047F5"/>
    <w:rsid w:val="00B055F1"/>
    <w:rsid w:val="00B05AE3"/>
    <w:rsid w:val="00B05BA6"/>
    <w:rsid w:val="00B072A7"/>
    <w:rsid w:val="00B07A57"/>
    <w:rsid w:val="00B10B68"/>
    <w:rsid w:val="00B10C43"/>
    <w:rsid w:val="00B11091"/>
    <w:rsid w:val="00B114B6"/>
    <w:rsid w:val="00B117A3"/>
    <w:rsid w:val="00B11AE2"/>
    <w:rsid w:val="00B11FE2"/>
    <w:rsid w:val="00B12857"/>
    <w:rsid w:val="00B13F29"/>
    <w:rsid w:val="00B144FA"/>
    <w:rsid w:val="00B14E33"/>
    <w:rsid w:val="00B1572E"/>
    <w:rsid w:val="00B1598C"/>
    <w:rsid w:val="00B16339"/>
    <w:rsid w:val="00B16A21"/>
    <w:rsid w:val="00B17D2A"/>
    <w:rsid w:val="00B20172"/>
    <w:rsid w:val="00B22002"/>
    <w:rsid w:val="00B22980"/>
    <w:rsid w:val="00B229DA"/>
    <w:rsid w:val="00B22E4B"/>
    <w:rsid w:val="00B22FF2"/>
    <w:rsid w:val="00B238DD"/>
    <w:rsid w:val="00B239BA"/>
    <w:rsid w:val="00B23C11"/>
    <w:rsid w:val="00B24082"/>
    <w:rsid w:val="00B242D7"/>
    <w:rsid w:val="00B24C2D"/>
    <w:rsid w:val="00B2745B"/>
    <w:rsid w:val="00B2745C"/>
    <w:rsid w:val="00B27FD8"/>
    <w:rsid w:val="00B311B2"/>
    <w:rsid w:val="00B314F9"/>
    <w:rsid w:val="00B31538"/>
    <w:rsid w:val="00B31763"/>
    <w:rsid w:val="00B3322F"/>
    <w:rsid w:val="00B33403"/>
    <w:rsid w:val="00B3362F"/>
    <w:rsid w:val="00B33BE5"/>
    <w:rsid w:val="00B341B1"/>
    <w:rsid w:val="00B35592"/>
    <w:rsid w:val="00B35E6A"/>
    <w:rsid w:val="00B35EBC"/>
    <w:rsid w:val="00B364D2"/>
    <w:rsid w:val="00B36A50"/>
    <w:rsid w:val="00B36F6C"/>
    <w:rsid w:val="00B3781D"/>
    <w:rsid w:val="00B37FFA"/>
    <w:rsid w:val="00B40699"/>
    <w:rsid w:val="00B41146"/>
    <w:rsid w:val="00B414AB"/>
    <w:rsid w:val="00B41540"/>
    <w:rsid w:val="00B41BE5"/>
    <w:rsid w:val="00B425E1"/>
    <w:rsid w:val="00B4291B"/>
    <w:rsid w:val="00B43208"/>
    <w:rsid w:val="00B4401D"/>
    <w:rsid w:val="00B447A6"/>
    <w:rsid w:val="00B44B01"/>
    <w:rsid w:val="00B44B23"/>
    <w:rsid w:val="00B44BDE"/>
    <w:rsid w:val="00B464EB"/>
    <w:rsid w:val="00B46820"/>
    <w:rsid w:val="00B504AD"/>
    <w:rsid w:val="00B505FD"/>
    <w:rsid w:val="00B509CA"/>
    <w:rsid w:val="00B50BF4"/>
    <w:rsid w:val="00B5347E"/>
    <w:rsid w:val="00B543F1"/>
    <w:rsid w:val="00B54ACD"/>
    <w:rsid w:val="00B54FCB"/>
    <w:rsid w:val="00B551FF"/>
    <w:rsid w:val="00B5524E"/>
    <w:rsid w:val="00B56E17"/>
    <w:rsid w:val="00B57179"/>
    <w:rsid w:val="00B608F6"/>
    <w:rsid w:val="00B60D09"/>
    <w:rsid w:val="00B60D17"/>
    <w:rsid w:val="00B611CF"/>
    <w:rsid w:val="00B61261"/>
    <w:rsid w:val="00B612A4"/>
    <w:rsid w:val="00B61DFC"/>
    <w:rsid w:val="00B61F10"/>
    <w:rsid w:val="00B623C2"/>
    <w:rsid w:val="00B62AEC"/>
    <w:rsid w:val="00B62B54"/>
    <w:rsid w:val="00B6347F"/>
    <w:rsid w:val="00B635B3"/>
    <w:rsid w:val="00B65D2C"/>
    <w:rsid w:val="00B6681E"/>
    <w:rsid w:val="00B66AE6"/>
    <w:rsid w:val="00B676A0"/>
    <w:rsid w:val="00B676DD"/>
    <w:rsid w:val="00B67DE5"/>
    <w:rsid w:val="00B712BC"/>
    <w:rsid w:val="00B722A9"/>
    <w:rsid w:val="00B72674"/>
    <w:rsid w:val="00B738EF"/>
    <w:rsid w:val="00B73B26"/>
    <w:rsid w:val="00B73CF0"/>
    <w:rsid w:val="00B747E1"/>
    <w:rsid w:val="00B74A27"/>
    <w:rsid w:val="00B74AB5"/>
    <w:rsid w:val="00B750C2"/>
    <w:rsid w:val="00B7513B"/>
    <w:rsid w:val="00B7560C"/>
    <w:rsid w:val="00B75D51"/>
    <w:rsid w:val="00B76729"/>
    <w:rsid w:val="00B76952"/>
    <w:rsid w:val="00B77560"/>
    <w:rsid w:val="00B775DD"/>
    <w:rsid w:val="00B778BC"/>
    <w:rsid w:val="00B77CEC"/>
    <w:rsid w:val="00B77DC5"/>
    <w:rsid w:val="00B81816"/>
    <w:rsid w:val="00B81C0D"/>
    <w:rsid w:val="00B81E07"/>
    <w:rsid w:val="00B820C0"/>
    <w:rsid w:val="00B82FA8"/>
    <w:rsid w:val="00B831CA"/>
    <w:rsid w:val="00B83A4E"/>
    <w:rsid w:val="00B8527A"/>
    <w:rsid w:val="00B859D1"/>
    <w:rsid w:val="00B86130"/>
    <w:rsid w:val="00B87137"/>
    <w:rsid w:val="00B87151"/>
    <w:rsid w:val="00B87BD1"/>
    <w:rsid w:val="00B90A18"/>
    <w:rsid w:val="00B9238C"/>
    <w:rsid w:val="00B937D0"/>
    <w:rsid w:val="00B944A9"/>
    <w:rsid w:val="00B96F6A"/>
    <w:rsid w:val="00B973BC"/>
    <w:rsid w:val="00B97C2D"/>
    <w:rsid w:val="00BA003C"/>
    <w:rsid w:val="00BA10F6"/>
    <w:rsid w:val="00BA1912"/>
    <w:rsid w:val="00BA1EC8"/>
    <w:rsid w:val="00BA21D8"/>
    <w:rsid w:val="00BA27BF"/>
    <w:rsid w:val="00BA2BBA"/>
    <w:rsid w:val="00BA3EC4"/>
    <w:rsid w:val="00BA4A6D"/>
    <w:rsid w:val="00BA4B53"/>
    <w:rsid w:val="00BA5158"/>
    <w:rsid w:val="00BA5544"/>
    <w:rsid w:val="00BA5A84"/>
    <w:rsid w:val="00BA61A4"/>
    <w:rsid w:val="00BA630C"/>
    <w:rsid w:val="00BA70C2"/>
    <w:rsid w:val="00BA78EE"/>
    <w:rsid w:val="00BB004F"/>
    <w:rsid w:val="00BB0FAC"/>
    <w:rsid w:val="00BB24AD"/>
    <w:rsid w:val="00BB2B7F"/>
    <w:rsid w:val="00BB2BCA"/>
    <w:rsid w:val="00BB2E9F"/>
    <w:rsid w:val="00BB3BC6"/>
    <w:rsid w:val="00BB450A"/>
    <w:rsid w:val="00BB477D"/>
    <w:rsid w:val="00BB4E94"/>
    <w:rsid w:val="00BB5EAA"/>
    <w:rsid w:val="00BB651A"/>
    <w:rsid w:val="00BB6F53"/>
    <w:rsid w:val="00BB7638"/>
    <w:rsid w:val="00BC0894"/>
    <w:rsid w:val="00BC1549"/>
    <w:rsid w:val="00BC3428"/>
    <w:rsid w:val="00BC3984"/>
    <w:rsid w:val="00BC3DA1"/>
    <w:rsid w:val="00BC4D1C"/>
    <w:rsid w:val="00BC4DBE"/>
    <w:rsid w:val="00BC5CA5"/>
    <w:rsid w:val="00BC628C"/>
    <w:rsid w:val="00BC7759"/>
    <w:rsid w:val="00BD01F9"/>
    <w:rsid w:val="00BD10EE"/>
    <w:rsid w:val="00BD1401"/>
    <w:rsid w:val="00BD1960"/>
    <w:rsid w:val="00BD1EE9"/>
    <w:rsid w:val="00BD214D"/>
    <w:rsid w:val="00BD2777"/>
    <w:rsid w:val="00BD3723"/>
    <w:rsid w:val="00BD3BA6"/>
    <w:rsid w:val="00BD3D3C"/>
    <w:rsid w:val="00BD3FAA"/>
    <w:rsid w:val="00BD4134"/>
    <w:rsid w:val="00BD43B8"/>
    <w:rsid w:val="00BD4513"/>
    <w:rsid w:val="00BD5B70"/>
    <w:rsid w:val="00BD5E3C"/>
    <w:rsid w:val="00BD631B"/>
    <w:rsid w:val="00BD6C93"/>
    <w:rsid w:val="00BD6D10"/>
    <w:rsid w:val="00BD6EA5"/>
    <w:rsid w:val="00BD70F5"/>
    <w:rsid w:val="00BD7AA0"/>
    <w:rsid w:val="00BD7EA0"/>
    <w:rsid w:val="00BE02A4"/>
    <w:rsid w:val="00BE08BC"/>
    <w:rsid w:val="00BE0AFC"/>
    <w:rsid w:val="00BE0F3E"/>
    <w:rsid w:val="00BE19AA"/>
    <w:rsid w:val="00BE1AAB"/>
    <w:rsid w:val="00BE2149"/>
    <w:rsid w:val="00BE2BF6"/>
    <w:rsid w:val="00BE2F84"/>
    <w:rsid w:val="00BE33E2"/>
    <w:rsid w:val="00BE42E9"/>
    <w:rsid w:val="00BE493A"/>
    <w:rsid w:val="00BE5014"/>
    <w:rsid w:val="00BE5A51"/>
    <w:rsid w:val="00BE5BD1"/>
    <w:rsid w:val="00BE5F62"/>
    <w:rsid w:val="00BE6301"/>
    <w:rsid w:val="00BE657A"/>
    <w:rsid w:val="00BE7917"/>
    <w:rsid w:val="00BE7BE2"/>
    <w:rsid w:val="00BF1ABD"/>
    <w:rsid w:val="00BF1CEF"/>
    <w:rsid w:val="00BF1FDC"/>
    <w:rsid w:val="00BF3810"/>
    <w:rsid w:val="00BF3AC9"/>
    <w:rsid w:val="00BF3EC0"/>
    <w:rsid w:val="00BF4EA9"/>
    <w:rsid w:val="00BF5204"/>
    <w:rsid w:val="00BF55D7"/>
    <w:rsid w:val="00BF6479"/>
    <w:rsid w:val="00BF67F9"/>
    <w:rsid w:val="00BF6A29"/>
    <w:rsid w:val="00C00BCD"/>
    <w:rsid w:val="00C02414"/>
    <w:rsid w:val="00C02791"/>
    <w:rsid w:val="00C0297A"/>
    <w:rsid w:val="00C02E3A"/>
    <w:rsid w:val="00C039A4"/>
    <w:rsid w:val="00C041CA"/>
    <w:rsid w:val="00C047B3"/>
    <w:rsid w:val="00C06B28"/>
    <w:rsid w:val="00C072EA"/>
    <w:rsid w:val="00C07FFA"/>
    <w:rsid w:val="00C109AB"/>
    <w:rsid w:val="00C11796"/>
    <w:rsid w:val="00C117CC"/>
    <w:rsid w:val="00C133FD"/>
    <w:rsid w:val="00C13A2A"/>
    <w:rsid w:val="00C1410F"/>
    <w:rsid w:val="00C14611"/>
    <w:rsid w:val="00C146A4"/>
    <w:rsid w:val="00C168BE"/>
    <w:rsid w:val="00C16922"/>
    <w:rsid w:val="00C16A13"/>
    <w:rsid w:val="00C17617"/>
    <w:rsid w:val="00C20367"/>
    <w:rsid w:val="00C207BD"/>
    <w:rsid w:val="00C2096C"/>
    <w:rsid w:val="00C21360"/>
    <w:rsid w:val="00C2178E"/>
    <w:rsid w:val="00C21E33"/>
    <w:rsid w:val="00C228E2"/>
    <w:rsid w:val="00C23C52"/>
    <w:rsid w:val="00C2450B"/>
    <w:rsid w:val="00C2482F"/>
    <w:rsid w:val="00C24CE3"/>
    <w:rsid w:val="00C2516E"/>
    <w:rsid w:val="00C2623A"/>
    <w:rsid w:val="00C262F1"/>
    <w:rsid w:val="00C26A93"/>
    <w:rsid w:val="00C26B01"/>
    <w:rsid w:val="00C26DEC"/>
    <w:rsid w:val="00C305F5"/>
    <w:rsid w:val="00C306EA"/>
    <w:rsid w:val="00C30888"/>
    <w:rsid w:val="00C30906"/>
    <w:rsid w:val="00C30987"/>
    <w:rsid w:val="00C30AA6"/>
    <w:rsid w:val="00C30C45"/>
    <w:rsid w:val="00C30D94"/>
    <w:rsid w:val="00C3139B"/>
    <w:rsid w:val="00C3167F"/>
    <w:rsid w:val="00C32029"/>
    <w:rsid w:val="00C32D46"/>
    <w:rsid w:val="00C33A1F"/>
    <w:rsid w:val="00C33AA8"/>
    <w:rsid w:val="00C33B05"/>
    <w:rsid w:val="00C33EAC"/>
    <w:rsid w:val="00C340FD"/>
    <w:rsid w:val="00C34B7A"/>
    <w:rsid w:val="00C3744A"/>
    <w:rsid w:val="00C374E1"/>
    <w:rsid w:val="00C40522"/>
    <w:rsid w:val="00C4100F"/>
    <w:rsid w:val="00C41964"/>
    <w:rsid w:val="00C41B02"/>
    <w:rsid w:val="00C423C4"/>
    <w:rsid w:val="00C42819"/>
    <w:rsid w:val="00C4289D"/>
    <w:rsid w:val="00C42C12"/>
    <w:rsid w:val="00C434DF"/>
    <w:rsid w:val="00C43CD1"/>
    <w:rsid w:val="00C43EE9"/>
    <w:rsid w:val="00C44964"/>
    <w:rsid w:val="00C4499B"/>
    <w:rsid w:val="00C44A6A"/>
    <w:rsid w:val="00C4636E"/>
    <w:rsid w:val="00C46565"/>
    <w:rsid w:val="00C470B1"/>
    <w:rsid w:val="00C474E6"/>
    <w:rsid w:val="00C50163"/>
    <w:rsid w:val="00C5038D"/>
    <w:rsid w:val="00C50427"/>
    <w:rsid w:val="00C50E23"/>
    <w:rsid w:val="00C51C45"/>
    <w:rsid w:val="00C52536"/>
    <w:rsid w:val="00C526AA"/>
    <w:rsid w:val="00C53D5B"/>
    <w:rsid w:val="00C55C29"/>
    <w:rsid w:val="00C55E49"/>
    <w:rsid w:val="00C56286"/>
    <w:rsid w:val="00C56A64"/>
    <w:rsid w:val="00C56F2D"/>
    <w:rsid w:val="00C574C0"/>
    <w:rsid w:val="00C60403"/>
    <w:rsid w:val="00C60437"/>
    <w:rsid w:val="00C60AB4"/>
    <w:rsid w:val="00C60E39"/>
    <w:rsid w:val="00C61147"/>
    <w:rsid w:val="00C617C3"/>
    <w:rsid w:val="00C61815"/>
    <w:rsid w:val="00C61997"/>
    <w:rsid w:val="00C62391"/>
    <w:rsid w:val="00C623B3"/>
    <w:rsid w:val="00C628B4"/>
    <w:rsid w:val="00C633A2"/>
    <w:rsid w:val="00C63985"/>
    <w:rsid w:val="00C63B67"/>
    <w:rsid w:val="00C63C3F"/>
    <w:rsid w:val="00C63CFF"/>
    <w:rsid w:val="00C641F2"/>
    <w:rsid w:val="00C647A0"/>
    <w:rsid w:val="00C64912"/>
    <w:rsid w:val="00C65D27"/>
    <w:rsid w:val="00C65E6C"/>
    <w:rsid w:val="00C66041"/>
    <w:rsid w:val="00C67D1A"/>
    <w:rsid w:val="00C70685"/>
    <w:rsid w:val="00C7098A"/>
    <w:rsid w:val="00C70B3C"/>
    <w:rsid w:val="00C70E6D"/>
    <w:rsid w:val="00C717ED"/>
    <w:rsid w:val="00C7189F"/>
    <w:rsid w:val="00C71E3A"/>
    <w:rsid w:val="00C71EBE"/>
    <w:rsid w:val="00C72006"/>
    <w:rsid w:val="00C73C68"/>
    <w:rsid w:val="00C7465B"/>
    <w:rsid w:val="00C74816"/>
    <w:rsid w:val="00C74950"/>
    <w:rsid w:val="00C75AB7"/>
    <w:rsid w:val="00C760AD"/>
    <w:rsid w:val="00C7637D"/>
    <w:rsid w:val="00C76A9A"/>
    <w:rsid w:val="00C76F1A"/>
    <w:rsid w:val="00C77B9F"/>
    <w:rsid w:val="00C77FEE"/>
    <w:rsid w:val="00C802F8"/>
    <w:rsid w:val="00C803FB"/>
    <w:rsid w:val="00C807BD"/>
    <w:rsid w:val="00C82BC5"/>
    <w:rsid w:val="00C82D82"/>
    <w:rsid w:val="00C82F43"/>
    <w:rsid w:val="00C8335E"/>
    <w:rsid w:val="00C837E7"/>
    <w:rsid w:val="00C84AA9"/>
    <w:rsid w:val="00C85946"/>
    <w:rsid w:val="00C85A13"/>
    <w:rsid w:val="00C85AD2"/>
    <w:rsid w:val="00C87099"/>
    <w:rsid w:val="00C870ED"/>
    <w:rsid w:val="00C906F6"/>
    <w:rsid w:val="00C908A3"/>
    <w:rsid w:val="00C9155E"/>
    <w:rsid w:val="00C92423"/>
    <w:rsid w:val="00C93869"/>
    <w:rsid w:val="00C93E0F"/>
    <w:rsid w:val="00C93FDC"/>
    <w:rsid w:val="00C940E1"/>
    <w:rsid w:val="00C953E2"/>
    <w:rsid w:val="00C959BD"/>
    <w:rsid w:val="00C968F6"/>
    <w:rsid w:val="00C974B7"/>
    <w:rsid w:val="00CA03F2"/>
    <w:rsid w:val="00CA07EF"/>
    <w:rsid w:val="00CA1647"/>
    <w:rsid w:val="00CA1B5A"/>
    <w:rsid w:val="00CA1E1B"/>
    <w:rsid w:val="00CA289B"/>
    <w:rsid w:val="00CA314A"/>
    <w:rsid w:val="00CA3BB3"/>
    <w:rsid w:val="00CA443A"/>
    <w:rsid w:val="00CA4973"/>
    <w:rsid w:val="00CA531E"/>
    <w:rsid w:val="00CA6723"/>
    <w:rsid w:val="00CB0058"/>
    <w:rsid w:val="00CB0838"/>
    <w:rsid w:val="00CB1BCD"/>
    <w:rsid w:val="00CB1E00"/>
    <w:rsid w:val="00CB27C9"/>
    <w:rsid w:val="00CB282A"/>
    <w:rsid w:val="00CB29F8"/>
    <w:rsid w:val="00CB2AD4"/>
    <w:rsid w:val="00CB386A"/>
    <w:rsid w:val="00CB3B0C"/>
    <w:rsid w:val="00CB40BF"/>
    <w:rsid w:val="00CB56ED"/>
    <w:rsid w:val="00CB5AAC"/>
    <w:rsid w:val="00CB5D3F"/>
    <w:rsid w:val="00CB5D4E"/>
    <w:rsid w:val="00CB62B8"/>
    <w:rsid w:val="00CB62EB"/>
    <w:rsid w:val="00CB6442"/>
    <w:rsid w:val="00CB66EA"/>
    <w:rsid w:val="00CB674A"/>
    <w:rsid w:val="00CB6763"/>
    <w:rsid w:val="00CB7905"/>
    <w:rsid w:val="00CC09FE"/>
    <w:rsid w:val="00CC1042"/>
    <w:rsid w:val="00CC1428"/>
    <w:rsid w:val="00CC1DCB"/>
    <w:rsid w:val="00CC1DEF"/>
    <w:rsid w:val="00CC1E6D"/>
    <w:rsid w:val="00CC2772"/>
    <w:rsid w:val="00CC29FA"/>
    <w:rsid w:val="00CC2B92"/>
    <w:rsid w:val="00CC304A"/>
    <w:rsid w:val="00CC3434"/>
    <w:rsid w:val="00CC3AD0"/>
    <w:rsid w:val="00CC4558"/>
    <w:rsid w:val="00CC5E4F"/>
    <w:rsid w:val="00CC6678"/>
    <w:rsid w:val="00CC736B"/>
    <w:rsid w:val="00CC73CB"/>
    <w:rsid w:val="00CC7479"/>
    <w:rsid w:val="00CC74EB"/>
    <w:rsid w:val="00CD098F"/>
    <w:rsid w:val="00CD15EE"/>
    <w:rsid w:val="00CD1959"/>
    <w:rsid w:val="00CD4E7B"/>
    <w:rsid w:val="00CD52D7"/>
    <w:rsid w:val="00CD68C1"/>
    <w:rsid w:val="00CD6F30"/>
    <w:rsid w:val="00CD7DD4"/>
    <w:rsid w:val="00CE01C6"/>
    <w:rsid w:val="00CE0414"/>
    <w:rsid w:val="00CE1773"/>
    <w:rsid w:val="00CE236E"/>
    <w:rsid w:val="00CE26EC"/>
    <w:rsid w:val="00CE2711"/>
    <w:rsid w:val="00CE291D"/>
    <w:rsid w:val="00CE3481"/>
    <w:rsid w:val="00CE3DCC"/>
    <w:rsid w:val="00CE417B"/>
    <w:rsid w:val="00CE4F8E"/>
    <w:rsid w:val="00CE5071"/>
    <w:rsid w:val="00CE5076"/>
    <w:rsid w:val="00CE5A96"/>
    <w:rsid w:val="00CE61BE"/>
    <w:rsid w:val="00CE6A60"/>
    <w:rsid w:val="00CE7127"/>
    <w:rsid w:val="00CE7B28"/>
    <w:rsid w:val="00CF1465"/>
    <w:rsid w:val="00CF1D15"/>
    <w:rsid w:val="00CF28BF"/>
    <w:rsid w:val="00CF2B24"/>
    <w:rsid w:val="00CF42BF"/>
    <w:rsid w:val="00CF42F8"/>
    <w:rsid w:val="00CF468E"/>
    <w:rsid w:val="00CF49F2"/>
    <w:rsid w:val="00CF5FC5"/>
    <w:rsid w:val="00CF6889"/>
    <w:rsid w:val="00CF6AD0"/>
    <w:rsid w:val="00CF7B37"/>
    <w:rsid w:val="00CF7DF5"/>
    <w:rsid w:val="00D00E00"/>
    <w:rsid w:val="00D010E6"/>
    <w:rsid w:val="00D01358"/>
    <w:rsid w:val="00D01B4B"/>
    <w:rsid w:val="00D02397"/>
    <w:rsid w:val="00D02703"/>
    <w:rsid w:val="00D04427"/>
    <w:rsid w:val="00D04537"/>
    <w:rsid w:val="00D046E9"/>
    <w:rsid w:val="00D04B90"/>
    <w:rsid w:val="00D05523"/>
    <w:rsid w:val="00D057CD"/>
    <w:rsid w:val="00D05A62"/>
    <w:rsid w:val="00D05DDF"/>
    <w:rsid w:val="00D06013"/>
    <w:rsid w:val="00D07367"/>
    <w:rsid w:val="00D1056D"/>
    <w:rsid w:val="00D10A56"/>
    <w:rsid w:val="00D1140C"/>
    <w:rsid w:val="00D11C9A"/>
    <w:rsid w:val="00D120E1"/>
    <w:rsid w:val="00D124FB"/>
    <w:rsid w:val="00D13122"/>
    <w:rsid w:val="00D13E0F"/>
    <w:rsid w:val="00D140DA"/>
    <w:rsid w:val="00D1422E"/>
    <w:rsid w:val="00D143B6"/>
    <w:rsid w:val="00D14EF5"/>
    <w:rsid w:val="00D15053"/>
    <w:rsid w:val="00D15830"/>
    <w:rsid w:val="00D1591F"/>
    <w:rsid w:val="00D15CEA"/>
    <w:rsid w:val="00D16242"/>
    <w:rsid w:val="00D16690"/>
    <w:rsid w:val="00D169E5"/>
    <w:rsid w:val="00D173B7"/>
    <w:rsid w:val="00D173D0"/>
    <w:rsid w:val="00D17C5B"/>
    <w:rsid w:val="00D17D01"/>
    <w:rsid w:val="00D217A5"/>
    <w:rsid w:val="00D21B09"/>
    <w:rsid w:val="00D22F58"/>
    <w:rsid w:val="00D238FE"/>
    <w:rsid w:val="00D23A20"/>
    <w:rsid w:val="00D2513C"/>
    <w:rsid w:val="00D25244"/>
    <w:rsid w:val="00D257D6"/>
    <w:rsid w:val="00D25C46"/>
    <w:rsid w:val="00D2600D"/>
    <w:rsid w:val="00D2613B"/>
    <w:rsid w:val="00D26249"/>
    <w:rsid w:val="00D300F8"/>
    <w:rsid w:val="00D30233"/>
    <w:rsid w:val="00D30BD1"/>
    <w:rsid w:val="00D30F82"/>
    <w:rsid w:val="00D31B3A"/>
    <w:rsid w:val="00D31EE5"/>
    <w:rsid w:val="00D34B2F"/>
    <w:rsid w:val="00D34DB0"/>
    <w:rsid w:val="00D35162"/>
    <w:rsid w:val="00D36840"/>
    <w:rsid w:val="00D36C4C"/>
    <w:rsid w:val="00D37B28"/>
    <w:rsid w:val="00D37FA4"/>
    <w:rsid w:val="00D40A9F"/>
    <w:rsid w:val="00D40B77"/>
    <w:rsid w:val="00D410FD"/>
    <w:rsid w:val="00D41CC1"/>
    <w:rsid w:val="00D42763"/>
    <w:rsid w:val="00D42D05"/>
    <w:rsid w:val="00D43119"/>
    <w:rsid w:val="00D43C2D"/>
    <w:rsid w:val="00D4540F"/>
    <w:rsid w:val="00D45C90"/>
    <w:rsid w:val="00D45D53"/>
    <w:rsid w:val="00D46002"/>
    <w:rsid w:val="00D46DDB"/>
    <w:rsid w:val="00D470C8"/>
    <w:rsid w:val="00D47D27"/>
    <w:rsid w:val="00D5019D"/>
    <w:rsid w:val="00D508C8"/>
    <w:rsid w:val="00D50B37"/>
    <w:rsid w:val="00D51166"/>
    <w:rsid w:val="00D51811"/>
    <w:rsid w:val="00D52785"/>
    <w:rsid w:val="00D5329E"/>
    <w:rsid w:val="00D539B7"/>
    <w:rsid w:val="00D53FF4"/>
    <w:rsid w:val="00D54792"/>
    <w:rsid w:val="00D555AE"/>
    <w:rsid w:val="00D5567F"/>
    <w:rsid w:val="00D55C9A"/>
    <w:rsid w:val="00D55DEA"/>
    <w:rsid w:val="00D57C9C"/>
    <w:rsid w:val="00D57F67"/>
    <w:rsid w:val="00D6020F"/>
    <w:rsid w:val="00D60AE6"/>
    <w:rsid w:val="00D60B83"/>
    <w:rsid w:val="00D6219C"/>
    <w:rsid w:val="00D624AC"/>
    <w:rsid w:val="00D629CE"/>
    <w:rsid w:val="00D637CB"/>
    <w:rsid w:val="00D63FA7"/>
    <w:rsid w:val="00D64D8D"/>
    <w:rsid w:val="00D655BA"/>
    <w:rsid w:val="00D6696E"/>
    <w:rsid w:val="00D66B26"/>
    <w:rsid w:val="00D66C4A"/>
    <w:rsid w:val="00D677A4"/>
    <w:rsid w:val="00D67BC9"/>
    <w:rsid w:val="00D70D8D"/>
    <w:rsid w:val="00D71426"/>
    <w:rsid w:val="00D71615"/>
    <w:rsid w:val="00D7174D"/>
    <w:rsid w:val="00D71C40"/>
    <w:rsid w:val="00D746F2"/>
    <w:rsid w:val="00D75D2F"/>
    <w:rsid w:val="00D764FC"/>
    <w:rsid w:val="00D766D1"/>
    <w:rsid w:val="00D7684F"/>
    <w:rsid w:val="00D773D5"/>
    <w:rsid w:val="00D7764D"/>
    <w:rsid w:val="00D7784B"/>
    <w:rsid w:val="00D77C21"/>
    <w:rsid w:val="00D80452"/>
    <w:rsid w:val="00D8098F"/>
    <w:rsid w:val="00D80A2F"/>
    <w:rsid w:val="00D81566"/>
    <w:rsid w:val="00D819E1"/>
    <w:rsid w:val="00D828C2"/>
    <w:rsid w:val="00D83458"/>
    <w:rsid w:val="00D83674"/>
    <w:rsid w:val="00D83704"/>
    <w:rsid w:val="00D84A57"/>
    <w:rsid w:val="00D85423"/>
    <w:rsid w:val="00D85A7D"/>
    <w:rsid w:val="00D85B4A"/>
    <w:rsid w:val="00D85DAA"/>
    <w:rsid w:val="00D861EA"/>
    <w:rsid w:val="00D8706A"/>
    <w:rsid w:val="00D8745E"/>
    <w:rsid w:val="00D87CE3"/>
    <w:rsid w:val="00D9084D"/>
    <w:rsid w:val="00D9195E"/>
    <w:rsid w:val="00D9230F"/>
    <w:rsid w:val="00D93BB2"/>
    <w:rsid w:val="00D9479B"/>
    <w:rsid w:val="00D94892"/>
    <w:rsid w:val="00D94B6E"/>
    <w:rsid w:val="00D94D8C"/>
    <w:rsid w:val="00D95D51"/>
    <w:rsid w:val="00D95D75"/>
    <w:rsid w:val="00D968BA"/>
    <w:rsid w:val="00D9702B"/>
    <w:rsid w:val="00D972B5"/>
    <w:rsid w:val="00D972E1"/>
    <w:rsid w:val="00DA0530"/>
    <w:rsid w:val="00DA0860"/>
    <w:rsid w:val="00DA13A7"/>
    <w:rsid w:val="00DA14E8"/>
    <w:rsid w:val="00DA1AEC"/>
    <w:rsid w:val="00DA206E"/>
    <w:rsid w:val="00DA405D"/>
    <w:rsid w:val="00DA52BD"/>
    <w:rsid w:val="00DA59F0"/>
    <w:rsid w:val="00DA5D40"/>
    <w:rsid w:val="00DA6653"/>
    <w:rsid w:val="00DA6BBC"/>
    <w:rsid w:val="00DA730E"/>
    <w:rsid w:val="00DA7326"/>
    <w:rsid w:val="00DA792B"/>
    <w:rsid w:val="00DA7AAB"/>
    <w:rsid w:val="00DB0091"/>
    <w:rsid w:val="00DB0402"/>
    <w:rsid w:val="00DB0FAE"/>
    <w:rsid w:val="00DB1387"/>
    <w:rsid w:val="00DB1797"/>
    <w:rsid w:val="00DB2446"/>
    <w:rsid w:val="00DB288C"/>
    <w:rsid w:val="00DB2A37"/>
    <w:rsid w:val="00DB2BB7"/>
    <w:rsid w:val="00DB41EC"/>
    <w:rsid w:val="00DB4277"/>
    <w:rsid w:val="00DB5753"/>
    <w:rsid w:val="00DB7085"/>
    <w:rsid w:val="00DB7149"/>
    <w:rsid w:val="00DC079A"/>
    <w:rsid w:val="00DC21A9"/>
    <w:rsid w:val="00DC2368"/>
    <w:rsid w:val="00DC259F"/>
    <w:rsid w:val="00DC386F"/>
    <w:rsid w:val="00DC3D2A"/>
    <w:rsid w:val="00DC43B2"/>
    <w:rsid w:val="00DC4D4F"/>
    <w:rsid w:val="00DC4F82"/>
    <w:rsid w:val="00DC6AFB"/>
    <w:rsid w:val="00DC6D25"/>
    <w:rsid w:val="00DC7D15"/>
    <w:rsid w:val="00DC7F13"/>
    <w:rsid w:val="00DD0AB8"/>
    <w:rsid w:val="00DD2253"/>
    <w:rsid w:val="00DD2906"/>
    <w:rsid w:val="00DD2D51"/>
    <w:rsid w:val="00DD39EB"/>
    <w:rsid w:val="00DD3CB0"/>
    <w:rsid w:val="00DD5056"/>
    <w:rsid w:val="00DD548A"/>
    <w:rsid w:val="00DD5A28"/>
    <w:rsid w:val="00DD6785"/>
    <w:rsid w:val="00DD6AFC"/>
    <w:rsid w:val="00DD709C"/>
    <w:rsid w:val="00DD7145"/>
    <w:rsid w:val="00DD74A9"/>
    <w:rsid w:val="00DE0E1F"/>
    <w:rsid w:val="00DE1B02"/>
    <w:rsid w:val="00DE1B91"/>
    <w:rsid w:val="00DE2051"/>
    <w:rsid w:val="00DE2123"/>
    <w:rsid w:val="00DE299F"/>
    <w:rsid w:val="00DE3522"/>
    <w:rsid w:val="00DE3EC3"/>
    <w:rsid w:val="00DE3F69"/>
    <w:rsid w:val="00DE4733"/>
    <w:rsid w:val="00DE4CFB"/>
    <w:rsid w:val="00DE546A"/>
    <w:rsid w:val="00DE6570"/>
    <w:rsid w:val="00DE6740"/>
    <w:rsid w:val="00DE6B43"/>
    <w:rsid w:val="00DE72CA"/>
    <w:rsid w:val="00DE74B3"/>
    <w:rsid w:val="00DE7970"/>
    <w:rsid w:val="00DF12DD"/>
    <w:rsid w:val="00DF1495"/>
    <w:rsid w:val="00DF1900"/>
    <w:rsid w:val="00DF24B5"/>
    <w:rsid w:val="00DF2A85"/>
    <w:rsid w:val="00DF306E"/>
    <w:rsid w:val="00DF312A"/>
    <w:rsid w:val="00DF31DB"/>
    <w:rsid w:val="00DF3220"/>
    <w:rsid w:val="00DF386F"/>
    <w:rsid w:val="00DF418C"/>
    <w:rsid w:val="00DF41F6"/>
    <w:rsid w:val="00DF43EB"/>
    <w:rsid w:val="00DF5868"/>
    <w:rsid w:val="00DF58AD"/>
    <w:rsid w:val="00DF5F85"/>
    <w:rsid w:val="00DF6509"/>
    <w:rsid w:val="00DF65AB"/>
    <w:rsid w:val="00DF6BA3"/>
    <w:rsid w:val="00DF71CC"/>
    <w:rsid w:val="00DF74C3"/>
    <w:rsid w:val="00E00064"/>
    <w:rsid w:val="00E0030E"/>
    <w:rsid w:val="00E03C3C"/>
    <w:rsid w:val="00E044EE"/>
    <w:rsid w:val="00E048AF"/>
    <w:rsid w:val="00E04968"/>
    <w:rsid w:val="00E050C5"/>
    <w:rsid w:val="00E05C2F"/>
    <w:rsid w:val="00E05F75"/>
    <w:rsid w:val="00E06950"/>
    <w:rsid w:val="00E06E87"/>
    <w:rsid w:val="00E07398"/>
    <w:rsid w:val="00E1068D"/>
    <w:rsid w:val="00E10882"/>
    <w:rsid w:val="00E10A13"/>
    <w:rsid w:val="00E12262"/>
    <w:rsid w:val="00E12D69"/>
    <w:rsid w:val="00E132B4"/>
    <w:rsid w:val="00E15EDA"/>
    <w:rsid w:val="00E165A1"/>
    <w:rsid w:val="00E16D32"/>
    <w:rsid w:val="00E174AC"/>
    <w:rsid w:val="00E17DFD"/>
    <w:rsid w:val="00E20AE4"/>
    <w:rsid w:val="00E21A50"/>
    <w:rsid w:val="00E2382E"/>
    <w:rsid w:val="00E23946"/>
    <w:rsid w:val="00E23BC6"/>
    <w:rsid w:val="00E25310"/>
    <w:rsid w:val="00E25319"/>
    <w:rsid w:val="00E25D2C"/>
    <w:rsid w:val="00E25F29"/>
    <w:rsid w:val="00E26A2F"/>
    <w:rsid w:val="00E27006"/>
    <w:rsid w:val="00E2702D"/>
    <w:rsid w:val="00E27971"/>
    <w:rsid w:val="00E27AAD"/>
    <w:rsid w:val="00E27CA0"/>
    <w:rsid w:val="00E27FDB"/>
    <w:rsid w:val="00E3064F"/>
    <w:rsid w:val="00E30A1C"/>
    <w:rsid w:val="00E31386"/>
    <w:rsid w:val="00E31814"/>
    <w:rsid w:val="00E3318F"/>
    <w:rsid w:val="00E334CC"/>
    <w:rsid w:val="00E33B0C"/>
    <w:rsid w:val="00E34713"/>
    <w:rsid w:val="00E362D9"/>
    <w:rsid w:val="00E371A3"/>
    <w:rsid w:val="00E3724B"/>
    <w:rsid w:val="00E37375"/>
    <w:rsid w:val="00E37C00"/>
    <w:rsid w:val="00E4069B"/>
    <w:rsid w:val="00E40DCA"/>
    <w:rsid w:val="00E40E17"/>
    <w:rsid w:val="00E417DF"/>
    <w:rsid w:val="00E41993"/>
    <w:rsid w:val="00E41AD1"/>
    <w:rsid w:val="00E41E89"/>
    <w:rsid w:val="00E42F2B"/>
    <w:rsid w:val="00E434E4"/>
    <w:rsid w:val="00E445F5"/>
    <w:rsid w:val="00E4469B"/>
    <w:rsid w:val="00E447B0"/>
    <w:rsid w:val="00E45104"/>
    <w:rsid w:val="00E4514B"/>
    <w:rsid w:val="00E470E1"/>
    <w:rsid w:val="00E47170"/>
    <w:rsid w:val="00E476B1"/>
    <w:rsid w:val="00E47B6F"/>
    <w:rsid w:val="00E50B2A"/>
    <w:rsid w:val="00E5248E"/>
    <w:rsid w:val="00E52DDB"/>
    <w:rsid w:val="00E52F9F"/>
    <w:rsid w:val="00E53792"/>
    <w:rsid w:val="00E543B6"/>
    <w:rsid w:val="00E55898"/>
    <w:rsid w:val="00E55A6C"/>
    <w:rsid w:val="00E56075"/>
    <w:rsid w:val="00E56342"/>
    <w:rsid w:val="00E5700A"/>
    <w:rsid w:val="00E57B41"/>
    <w:rsid w:val="00E60BFE"/>
    <w:rsid w:val="00E61CC0"/>
    <w:rsid w:val="00E61E29"/>
    <w:rsid w:val="00E6219B"/>
    <w:rsid w:val="00E621A8"/>
    <w:rsid w:val="00E622E6"/>
    <w:rsid w:val="00E628E2"/>
    <w:rsid w:val="00E63774"/>
    <w:rsid w:val="00E64557"/>
    <w:rsid w:val="00E64D85"/>
    <w:rsid w:val="00E702FB"/>
    <w:rsid w:val="00E703ED"/>
    <w:rsid w:val="00E71084"/>
    <w:rsid w:val="00E71615"/>
    <w:rsid w:val="00E71CF8"/>
    <w:rsid w:val="00E72351"/>
    <w:rsid w:val="00E726B6"/>
    <w:rsid w:val="00E727EB"/>
    <w:rsid w:val="00E7301D"/>
    <w:rsid w:val="00E73406"/>
    <w:rsid w:val="00E73825"/>
    <w:rsid w:val="00E7492B"/>
    <w:rsid w:val="00E75389"/>
    <w:rsid w:val="00E75DDB"/>
    <w:rsid w:val="00E7648E"/>
    <w:rsid w:val="00E76E72"/>
    <w:rsid w:val="00E76F4A"/>
    <w:rsid w:val="00E77D14"/>
    <w:rsid w:val="00E80EE7"/>
    <w:rsid w:val="00E815A1"/>
    <w:rsid w:val="00E81BB1"/>
    <w:rsid w:val="00E82B92"/>
    <w:rsid w:val="00E82CA0"/>
    <w:rsid w:val="00E830F0"/>
    <w:rsid w:val="00E839BC"/>
    <w:rsid w:val="00E83E2B"/>
    <w:rsid w:val="00E8436B"/>
    <w:rsid w:val="00E8488E"/>
    <w:rsid w:val="00E848F1"/>
    <w:rsid w:val="00E84D99"/>
    <w:rsid w:val="00E85373"/>
    <w:rsid w:val="00E855FF"/>
    <w:rsid w:val="00E85753"/>
    <w:rsid w:val="00E860D7"/>
    <w:rsid w:val="00E86710"/>
    <w:rsid w:val="00E90134"/>
    <w:rsid w:val="00E90A38"/>
    <w:rsid w:val="00E914F8"/>
    <w:rsid w:val="00E92166"/>
    <w:rsid w:val="00E92235"/>
    <w:rsid w:val="00E92282"/>
    <w:rsid w:val="00E92A08"/>
    <w:rsid w:val="00E92E51"/>
    <w:rsid w:val="00E9316D"/>
    <w:rsid w:val="00E9391F"/>
    <w:rsid w:val="00E9412A"/>
    <w:rsid w:val="00E9477A"/>
    <w:rsid w:val="00E94873"/>
    <w:rsid w:val="00E950C9"/>
    <w:rsid w:val="00E96436"/>
    <w:rsid w:val="00E97191"/>
    <w:rsid w:val="00E97202"/>
    <w:rsid w:val="00EA0663"/>
    <w:rsid w:val="00EA0AF0"/>
    <w:rsid w:val="00EA11CF"/>
    <w:rsid w:val="00EA169D"/>
    <w:rsid w:val="00EA1DD2"/>
    <w:rsid w:val="00EA3718"/>
    <w:rsid w:val="00EA3816"/>
    <w:rsid w:val="00EA6012"/>
    <w:rsid w:val="00EA638F"/>
    <w:rsid w:val="00EA63B8"/>
    <w:rsid w:val="00EA6A0D"/>
    <w:rsid w:val="00EB0AF2"/>
    <w:rsid w:val="00EB1012"/>
    <w:rsid w:val="00EB1B0C"/>
    <w:rsid w:val="00EB1BA2"/>
    <w:rsid w:val="00EB3D03"/>
    <w:rsid w:val="00EB3F75"/>
    <w:rsid w:val="00EB403D"/>
    <w:rsid w:val="00EB4B44"/>
    <w:rsid w:val="00EB4E0A"/>
    <w:rsid w:val="00EB639A"/>
    <w:rsid w:val="00EB6506"/>
    <w:rsid w:val="00EB66B7"/>
    <w:rsid w:val="00EB7BC1"/>
    <w:rsid w:val="00EB7CB1"/>
    <w:rsid w:val="00EC1064"/>
    <w:rsid w:val="00EC1699"/>
    <w:rsid w:val="00EC1C83"/>
    <w:rsid w:val="00EC278C"/>
    <w:rsid w:val="00EC35A5"/>
    <w:rsid w:val="00EC35EF"/>
    <w:rsid w:val="00EC4D57"/>
    <w:rsid w:val="00EC4DF5"/>
    <w:rsid w:val="00EC7177"/>
    <w:rsid w:val="00ED0443"/>
    <w:rsid w:val="00ED0724"/>
    <w:rsid w:val="00ED199C"/>
    <w:rsid w:val="00ED2069"/>
    <w:rsid w:val="00ED2930"/>
    <w:rsid w:val="00ED2B05"/>
    <w:rsid w:val="00ED318A"/>
    <w:rsid w:val="00ED362F"/>
    <w:rsid w:val="00ED3AA9"/>
    <w:rsid w:val="00ED3DB6"/>
    <w:rsid w:val="00ED4063"/>
    <w:rsid w:val="00ED5A92"/>
    <w:rsid w:val="00ED5E37"/>
    <w:rsid w:val="00ED7BD3"/>
    <w:rsid w:val="00EE0244"/>
    <w:rsid w:val="00EE028E"/>
    <w:rsid w:val="00EE02A6"/>
    <w:rsid w:val="00EE0F2F"/>
    <w:rsid w:val="00EE2612"/>
    <w:rsid w:val="00EE274B"/>
    <w:rsid w:val="00EE2A0D"/>
    <w:rsid w:val="00EE32C8"/>
    <w:rsid w:val="00EE39B1"/>
    <w:rsid w:val="00EE64D2"/>
    <w:rsid w:val="00EE6B51"/>
    <w:rsid w:val="00EE70FF"/>
    <w:rsid w:val="00EE74E2"/>
    <w:rsid w:val="00EE7FF7"/>
    <w:rsid w:val="00EF0564"/>
    <w:rsid w:val="00EF0F2F"/>
    <w:rsid w:val="00EF16AD"/>
    <w:rsid w:val="00EF18A1"/>
    <w:rsid w:val="00EF1B0E"/>
    <w:rsid w:val="00EF1D10"/>
    <w:rsid w:val="00EF2362"/>
    <w:rsid w:val="00EF29D2"/>
    <w:rsid w:val="00EF2D57"/>
    <w:rsid w:val="00EF34F1"/>
    <w:rsid w:val="00EF4C9B"/>
    <w:rsid w:val="00EF4FE1"/>
    <w:rsid w:val="00EF7BF9"/>
    <w:rsid w:val="00F003D3"/>
    <w:rsid w:val="00F006A7"/>
    <w:rsid w:val="00F00DF1"/>
    <w:rsid w:val="00F01333"/>
    <w:rsid w:val="00F01C24"/>
    <w:rsid w:val="00F02E29"/>
    <w:rsid w:val="00F02FD0"/>
    <w:rsid w:val="00F03AB4"/>
    <w:rsid w:val="00F069B6"/>
    <w:rsid w:val="00F06BCC"/>
    <w:rsid w:val="00F07150"/>
    <w:rsid w:val="00F07DA1"/>
    <w:rsid w:val="00F11BFD"/>
    <w:rsid w:val="00F11D2C"/>
    <w:rsid w:val="00F13410"/>
    <w:rsid w:val="00F13B5B"/>
    <w:rsid w:val="00F14338"/>
    <w:rsid w:val="00F15F46"/>
    <w:rsid w:val="00F167DC"/>
    <w:rsid w:val="00F16BCA"/>
    <w:rsid w:val="00F17ED7"/>
    <w:rsid w:val="00F201B9"/>
    <w:rsid w:val="00F2031E"/>
    <w:rsid w:val="00F21DDF"/>
    <w:rsid w:val="00F222E8"/>
    <w:rsid w:val="00F231FB"/>
    <w:rsid w:val="00F23D01"/>
    <w:rsid w:val="00F240E4"/>
    <w:rsid w:val="00F24178"/>
    <w:rsid w:val="00F245F5"/>
    <w:rsid w:val="00F247EA"/>
    <w:rsid w:val="00F26126"/>
    <w:rsid w:val="00F26862"/>
    <w:rsid w:val="00F269A0"/>
    <w:rsid w:val="00F27514"/>
    <w:rsid w:val="00F30579"/>
    <w:rsid w:val="00F311D4"/>
    <w:rsid w:val="00F32065"/>
    <w:rsid w:val="00F34058"/>
    <w:rsid w:val="00F34A81"/>
    <w:rsid w:val="00F34C0B"/>
    <w:rsid w:val="00F34CFE"/>
    <w:rsid w:val="00F34DDA"/>
    <w:rsid w:val="00F3552F"/>
    <w:rsid w:val="00F3659B"/>
    <w:rsid w:val="00F36BF8"/>
    <w:rsid w:val="00F36D39"/>
    <w:rsid w:val="00F37202"/>
    <w:rsid w:val="00F3724A"/>
    <w:rsid w:val="00F37714"/>
    <w:rsid w:val="00F379B9"/>
    <w:rsid w:val="00F37B1D"/>
    <w:rsid w:val="00F37BD6"/>
    <w:rsid w:val="00F37F22"/>
    <w:rsid w:val="00F41ACD"/>
    <w:rsid w:val="00F41C40"/>
    <w:rsid w:val="00F41D07"/>
    <w:rsid w:val="00F4347C"/>
    <w:rsid w:val="00F466F6"/>
    <w:rsid w:val="00F47433"/>
    <w:rsid w:val="00F47B22"/>
    <w:rsid w:val="00F47E62"/>
    <w:rsid w:val="00F5036F"/>
    <w:rsid w:val="00F5181E"/>
    <w:rsid w:val="00F518A7"/>
    <w:rsid w:val="00F526EB"/>
    <w:rsid w:val="00F532AF"/>
    <w:rsid w:val="00F53E58"/>
    <w:rsid w:val="00F54DE1"/>
    <w:rsid w:val="00F56B22"/>
    <w:rsid w:val="00F56D96"/>
    <w:rsid w:val="00F56DB4"/>
    <w:rsid w:val="00F6052A"/>
    <w:rsid w:val="00F60A0E"/>
    <w:rsid w:val="00F61540"/>
    <w:rsid w:val="00F621EB"/>
    <w:rsid w:val="00F62E8D"/>
    <w:rsid w:val="00F6338E"/>
    <w:rsid w:val="00F633F7"/>
    <w:rsid w:val="00F6568A"/>
    <w:rsid w:val="00F66D9D"/>
    <w:rsid w:val="00F66FC2"/>
    <w:rsid w:val="00F67D07"/>
    <w:rsid w:val="00F67D9A"/>
    <w:rsid w:val="00F67E87"/>
    <w:rsid w:val="00F7043A"/>
    <w:rsid w:val="00F7050D"/>
    <w:rsid w:val="00F7089B"/>
    <w:rsid w:val="00F7157D"/>
    <w:rsid w:val="00F718F4"/>
    <w:rsid w:val="00F71B17"/>
    <w:rsid w:val="00F7314D"/>
    <w:rsid w:val="00F74329"/>
    <w:rsid w:val="00F7531E"/>
    <w:rsid w:val="00F77F0C"/>
    <w:rsid w:val="00F80FD8"/>
    <w:rsid w:val="00F82738"/>
    <w:rsid w:val="00F8283A"/>
    <w:rsid w:val="00F8317D"/>
    <w:rsid w:val="00F831E0"/>
    <w:rsid w:val="00F83945"/>
    <w:rsid w:val="00F845CB"/>
    <w:rsid w:val="00F847CB"/>
    <w:rsid w:val="00F84905"/>
    <w:rsid w:val="00F85726"/>
    <w:rsid w:val="00F85A7C"/>
    <w:rsid w:val="00F8650D"/>
    <w:rsid w:val="00F86B52"/>
    <w:rsid w:val="00F9003B"/>
    <w:rsid w:val="00F90CA3"/>
    <w:rsid w:val="00F90D43"/>
    <w:rsid w:val="00F90E31"/>
    <w:rsid w:val="00F915DC"/>
    <w:rsid w:val="00F93DB2"/>
    <w:rsid w:val="00F94230"/>
    <w:rsid w:val="00F94288"/>
    <w:rsid w:val="00F9454B"/>
    <w:rsid w:val="00F94E3A"/>
    <w:rsid w:val="00F95038"/>
    <w:rsid w:val="00FA122D"/>
    <w:rsid w:val="00FA12B5"/>
    <w:rsid w:val="00FA21B8"/>
    <w:rsid w:val="00FA2D27"/>
    <w:rsid w:val="00FA2E23"/>
    <w:rsid w:val="00FA2EB1"/>
    <w:rsid w:val="00FA3231"/>
    <w:rsid w:val="00FA3838"/>
    <w:rsid w:val="00FA49B3"/>
    <w:rsid w:val="00FA4D76"/>
    <w:rsid w:val="00FA4EF2"/>
    <w:rsid w:val="00FA63D8"/>
    <w:rsid w:val="00FA78A7"/>
    <w:rsid w:val="00FB02FF"/>
    <w:rsid w:val="00FB0D02"/>
    <w:rsid w:val="00FB1104"/>
    <w:rsid w:val="00FB1DDD"/>
    <w:rsid w:val="00FB2C5D"/>
    <w:rsid w:val="00FB3306"/>
    <w:rsid w:val="00FB38E7"/>
    <w:rsid w:val="00FB3E9A"/>
    <w:rsid w:val="00FB4196"/>
    <w:rsid w:val="00FB4876"/>
    <w:rsid w:val="00FB541F"/>
    <w:rsid w:val="00FB5838"/>
    <w:rsid w:val="00FB5F3C"/>
    <w:rsid w:val="00FB62EB"/>
    <w:rsid w:val="00FB6D6F"/>
    <w:rsid w:val="00FC0135"/>
    <w:rsid w:val="00FC0DBC"/>
    <w:rsid w:val="00FC102E"/>
    <w:rsid w:val="00FC1A47"/>
    <w:rsid w:val="00FC1D53"/>
    <w:rsid w:val="00FC2C84"/>
    <w:rsid w:val="00FC3027"/>
    <w:rsid w:val="00FC3B64"/>
    <w:rsid w:val="00FC3D5B"/>
    <w:rsid w:val="00FC4500"/>
    <w:rsid w:val="00FC4691"/>
    <w:rsid w:val="00FC4C61"/>
    <w:rsid w:val="00FC515D"/>
    <w:rsid w:val="00FC6810"/>
    <w:rsid w:val="00FC6A45"/>
    <w:rsid w:val="00FC6D72"/>
    <w:rsid w:val="00FD07A0"/>
    <w:rsid w:val="00FD08C5"/>
    <w:rsid w:val="00FD1107"/>
    <w:rsid w:val="00FD229D"/>
    <w:rsid w:val="00FD282D"/>
    <w:rsid w:val="00FD36A8"/>
    <w:rsid w:val="00FD3B04"/>
    <w:rsid w:val="00FD425C"/>
    <w:rsid w:val="00FD46B7"/>
    <w:rsid w:val="00FD5C78"/>
    <w:rsid w:val="00FD70AA"/>
    <w:rsid w:val="00FD7C1A"/>
    <w:rsid w:val="00FE0CAD"/>
    <w:rsid w:val="00FE0E4E"/>
    <w:rsid w:val="00FE15C7"/>
    <w:rsid w:val="00FE19E2"/>
    <w:rsid w:val="00FE25F8"/>
    <w:rsid w:val="00FE2BDA"/>
    <w:rsid w:val="00FE2E12"/>
    <w:rsid w:val="00FE2ED9"/>
    <w:rsid w:val="00FE42FE"/>
    <w:rsid w:val="00FE4545"/>
    <w:rsid w:val="00FE4FBA"/>
    <w:rsid w:val="00FE5113"/>
    <w:rsid w:val="00FE54DB"/>
    <w:rsid w:val="00FE5BC9"/>
    <w:rsid w:val="00FE6099"/>
    <w:rsid w:val="00FE6482"/>
    <w:rsid w:val="00FE7660"/>
    <w:rsid w:val="00FE799E"/>
    <w:rsid w:val="00FE7A9F"/>
    <w:rsid w:val="00FF0740"/>
    <w:rsid w:val="00FF0B35"/>
    <w:rsid w:val="00FF1270"/>
    <w:rsid w:val="00FF211E"/>
    <w:rsid w:val="00FF2580"/>
    <w:rsid w:val="00FF2ED4"/>
    <w:rsid w:val="00FF5293"/>
    <w:rsid w:val="00FF52DE"/>
    <w:rsid w:val="00FF5A4C"/>
    <w:rsid w:val="00FF5BAB"/>
    <w:rsid w:val="00FF6550"/>
    <w:rsid w:val="00FF6551"/>
    <w:rsid w:val="00FF77D7"/>
    <w:rsid w:val="00FF7D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772E68F4"/>
  <w15:chartTrackingRefBased/>
  <w15:docId w15:val="{21618330-C71E-4222-ADEA-7D1A7D57F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863"/>
    <w:rPr>
      <w:lang w:val="en-US" w:eastAsia="en-US"/>
    </w:rPr>
  </w:style>
  <w:style w:type="paragraph" w:styleId="Heading1">
    <w:name w:val="heading 1"/>
    <w:basedOn w:val="Normal"/>
    <w:next w:val="Normal"/>
    <w:qFormat/>
    <w:rsid w:val="00173965"/>
    <w:pPr>
      <w:keepNext/>
      <w:outlineLvl w:val="0"/>
    </w:pPr>
    <w:rPr>
      <w:sz w:val="28"/>
    </w:rPr>
  </w:style>
  <w:style w:type="paragraph" w:styleId="Heading2">
    <w:name w:val="heading 2"/>
    <w:basedOn w:val="Normal"/>
    <w:next w:val="Normal"/>
    <w:link w:val="Heading2Char"/>
    <w:qFormat/>
    <w:rsid w:val="00173965"/>
    <w:pPr>
      <w:keepNext/>
      <w:spacing w:before="240" w:after="120"/>
      <w:outlineLvl w:val="1"/>
    </w:pPr>
    <w:rPr>
      <w:rFonts w:ascii="Calibri" w:hAnsi="Calibri"/>
      <w:b/>
      <w:sz w:val="32"/>
      <w:lang w:val="en-GB"/>
    </w:rPr>
  </w:style>
  <w:style w:type="paragraph" w:styleId="Heading3">
    <w:name w:val="heading 3"/>
    <w:basedOn w:val="Normal"/>
    <w:next w:val="Normal"/>
    <w:qFormat/>
    <w:rsid w:val="00173965"/>
    <w:pPr>
      <w:keepNext/>
      <w:outlineLvl w:val="2"/>
    </w:pPr>
    <w:rPr>
      <w:b/>
      <w:sz w:val="24"/>
      <w:lang w:val="en-GB"/>
    </w:rPr>
  </w:style>
  <w:style w:type="paragraph" w:styleId="Heading4">
    <w:name w:val="heading 4"/>
    <w:basedOn w:val="Normal"/>
    <w:next w:val="Normal"/>
    <w:qFormat/>
    <w:rsid w:val="00173965"/>
    <w:pPr>
      <w:keepNext/>
      <w:outlineLvl w:val="3"/>
    </w:pPr>
    <w:rPr>
      <w:b/>
    </w:rPr>
  </w:style>
  <w:style w:type="paragraph" w:styleId="Heading5">
    <w:name w:val="heading 5"/>
    <w:basedOn w:val="Normal"/>
    <w:next w:val="Normal"/>
    <w:qFormat/>
    <w:rsid w:val="00173965"/>
    <w:pPr>
      <w:keepNext/>
      <w:outlineLvl w:val="4"/>
    </w:pPr>
    <w:rPr>
      <w:i/>
      <w:iCs/>
    </w:rPr>
  </w:style>
  <w:style w:type="paragraph" w:styleId="Heading6">
    <w:name w:val="heading 6"/>
    <w:basedOn w:val="Normal"/>
    <w:next w:val="Normal"/>
    <w:qFormat/>
    <w:rsid w:val="00173965"/>
    <w:pPr>
      <w:keepNext/>
      <w:jc w:val="center"/>
      <w:outlineLvl w:val="5"/>
    </w:pPr>
    <w:rPr>
      <w:rFonts w:ascii="Photina" w:hAnsi="Photina"/>
      <w:i/>
    </w:rPr>
  </w:style>
  <w:style w:type="paragraph" w:styleId="Heading7">
    <w:name w:val="heading 7"/>
    <w:basedOn w:val="Normal"/>
    <w:next w:val="Normal"/>
    <w:qFormat/>
    <w:rsid w:val="00173965"/>
    <w:pPr>
      <w:keepNext/>
      <w:jc w:val="right"/>
      <w:outlineLvl w:val="6"/>
    </w:pPr>
    <w:rPr>
      <w:rFonts w:ascii="Bookman Old Style" w:hAnsi="Bookman Old Style"/>
      <w:sz w:val="28"/>
      <w:szCs w:val="24"/>
      <w:lang w:val="en-GB"/>
    </w:rPr>
  </w:style>
  <w:style w:type="paragraph" w:styleId="Heading8">
    <w:name w:val="heading 8"/>
    <w:basedOn w:val="Normal"/>
    <w:next w:val="Normal"/>
    <w:qFormat/>
    <w:rsid w:val="00173965"/>
    <w:pPr>
      <w:keepNext/>
      <w:outlineLvl w:val="7"/>
    </w:pPr>
    <w:rPr>
      <w:rFonts w:eastAsia="Lucida Sans Unicode"/>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73965"/>
    <w:rPr>
      <w:sz w:val="28"/>
    </w:rPr>
  </w:style>
  <w:style w:type="paragraph" w:styleId="Header">
    <w:name w:val="header"/>
    <w:basedOn w:val="Normal"/>
    <w:link w:val="HeaderChar"/>
    <w:rsid w:val="00173965"/>
    <w:pPr>
      <w:tabs>
        <w:tab w:val="left" w:pos="4820"/>
        <w:tab w:val="right" w:pos="8640"/>
      </w:tabs>
      <w:ind w:left="4820" w:hanging="4820"/>
    </w:pPr>
    <w:rPr>
      <w:rFonts w:ascii="Calibri" w:hAnsi="Calibri" w:cs="Calibri"/>
      <w:i/>
      <w:sz w:val="18"/>
    </w:rPr>
  </w:style>
  <w:style w:type="paragraph" w:styleId="Footer">
    <w:name w:val="footer"/>
    <w:basedOn w:val="Header"/>
    <w:autoRedefine/>
    <w:semiHidden/>
    <w:rsid w:val="00173965"/>
    <w:pPr>
      <w:tabs>
        <w:tab w:val="clear" w:pos="4820"/>
        <w:tab w:val="center" w:pos="4536"/>
      </w:tabs>
      <w:ind w:left="0" w:firstLine="0"/>
    </w:pPr>
  </w:style>
  <w:style w:type="paragraph" w:styleId="BodyText">
    <w:name w:val="Body Text"/>
    <w:basedOn w:val="Normal"/>
    <w:semiHidden/>
    <w:rsid w:val="00173965"/>
    <w:rPr>
      <w:sz w:val="24"/>
      <w:lang w:val="en-GB"/>
    </w:rPr>
  </w:style>
  <w:style w:type="character" w:styleId="Hyperlink">
    <w:name w:val="Hyperlink"/>
    <w:rsid w:val="00173965"/>
    <w:rPr>
      <w:color w:val="0000FF"/>
      <w:u w:val="single"/>
    </w:rPr>
  </w:style>
  <w:style w:type="paragraph" w:styleId="BodyText2">
    <w:name w:val="Body Text 2"/>
    <w:basedOn w:val="Normal"/>
    <w:semiHidden/>
    <w:rsid w:val="00173965"/>
    <w:rPr>
      <w:i/>
      <w:iCs/>
    </w:rPr>
  </w:style>
  <w:style w:type="paragraph" w:styleId="BodyText3">
    <w:name w:val="Body Text 3"/>
    <w:basedOn w:val="Normal"/>
    <w:semiHidden/>
    <w:rsid w:val="00173965"/>
    <w:rPr>
      <w:rFonts w:ascii="Photina" w:hAnsi="Photina"/>
      <w:b/>
      <w:bCs/>
      <w:iCs/>
      <w:sz w:val="28"/>
    </w:rPr>
  </w:style>
  <w:style w:type="character" w:styleId="FollowedHyperlink">
    <w:name w:val="FollowedHyperlink"/>
    <w:semiHidden/>
    <w:rsid w:val="00173965"/>
    <w:rPr>
      <w:color w:val="800080"/>
      <w:u w:val="single"/>
    </w:rPr>
  </w:style>
  <w:style w:type="paragraph" w:styleId="BodyTextIndent">
    <w:name w:val="Body Text Indent"/>
    <w:basedOn w:val="Normal"/>
    <w:semiHidden/>
    <w:rsid w:val="00173965"/>
    <w:pPr>
      <w:ind w:left="720" w:firstLine="720"/>
    </w:pPr>
    <w:rPr>
      <w:sz w:val="24"/>
      <w:szCs w:val="24"/>
      <w:lang w:val="en-GB"/>
    </w:rPr>
  </w:style>
  <w:style w:type="character" w:customStyle="1" w:styleId="NumberingSymbols">
    <w:name w:val="Numbering Symbols"/>
    <w:rsid w:val="00173965"/>
  </w:style>
  <w:style w:type="character" w:styleId="Strong">
    <w:name w:val="Strong"/>
    <w:qFormat/>
    <w:rsid w:val="00173965"/>
    <w:rPr>
      <w:b/>
      <w:bCs/>
    </w:rPr>
  </w:style>
  <w:style w:type="paragraph" w:customStyle="1" w:styleId="ListBullet1">
    <w:name w:val="List Bullet 1"/>
    <w:basedOn w:val="Normal"/>
    <w:rsid w:val="00173965"/>
    <w:pPr>
      <w:numPr>
        <w:numId w:val="1"/>
      </w:numPr>
      <w:suppressAutoHyphens/>
      <w:overflowPunct w:val="0"/>
      <w:autoSpaceDE w:val="0"/>
    </w:pPr>
    <w:rPr>
      <w:rFonts w:ascii="Helvetica" w:hAnsi="Helvetica"/>
      <w:lang w:val="en-GB" w:eastAsia="ar-SA"/>
    </w:rPr>
  </w:style>
  <w:style w:type="table" w:styleId="TableGrid">
    <w:name w:val="Table Grid"/>
    <w:basedOn w:val="TableNormal"/>
    <w:uiPriority w:val="59"/>
    <w:rsid w:val="00173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173965"/>
    <w:pPr>
      <w:spacing w:after="120"/>
      <w:ind w:left="283"/>
    </w:pPr>
    <w:rPr>
      <w:sz w:val="16"/>
      <w:szCs w:val="16"/>
    </w:rPr>
  </w:style>
  <w:style w:type="character" w:customStyle="1" w:styleId="BodyTextIndent3Char">
    <w:name w:val="Body Text Indent 3 Char"/>
    <w:link w:val="BodyTextIndent3"/>
    <w:uiPriority w:val="99"/>
    <w:semiHidden/>
    <w:rsid w:val="00173965"/>
    <w:rPr>
      <w:sz w:val="16"/>
      <w:szCs w:val="16"/>
      <w:lang w:val="en-US" w:eastAsia="en-US"/>
    </w:rPr>
  </w:style>
  <w:style w:type="character" w:customStyle="1" w:styleId="HeaderChar">
    <w:name w:val="Header Char"/>
    <w:link w:val="Header"/>
    <w:rsid w:val="00173965"/>
    <w:rPr>
      <w:rFonts w:ascii="Calibri" w:hAnsi="Calibri" w:cs="Calibri"/>
      <w:i/>
      <w:sz w:val="18"/>
      <w:lang w:val="en-US" w:eastAsia="en-US"/>
    </w:rPr>
  </w:style>
  <w:style w:type="paragraph" w:styleId="BalloonText">
    <w:name w:val="Balloon Text"/>
    <w:basedOn w:val="Normal"/>
    <w:link w:val="BalloonTextChar"/>
    <w:uiPriority w:val="99"/>
    <w:semiHidden/>
    <w:unhideWhenUsed/>
    <w:rsid w:val="00173965"/>
    <w:rPr>
      <w:rFonts w:ascii="Tahoma" w:hAnsi="Tahoma" w:cs="Tahoma"/>
      <w:sz w:val="16"/>
      <w:szCs w:val="16"/>
    </w:rPr>
  </w:style>
  <w:style w:type="character" w:customStyle="1" w:styleId="BalloonTextChar">
    <w:name w:val="Balloon Text Char"/>
    <w:link w:val="BalloonText"/>
    <w:uiPriority w:val="99"/>
    <w:semiHidden/>
    <w:rsid w:val="00173965"/>
    <w:rPr>
      <w:rFonts w:ascii="Tahoma" w:hAnsi="Tahoma" w:cs="Tahoma"/>
      <w:sz w:val="16"/>
      <w:szCs w:val="16"/>
      <w:lang w:val="en-US" w:eastAsia="en-US"/>
    </w:rPr>
  </w:style>
  <w:style w:type="character" w:customStyle="1" w:styleId="apple-converted-space">
    <w:name w:val="apple-converted-space"/>
    <w:rsid w:val="00C340FD"/>
  </w:style>
  <w:style w:type="paragraph" w:styleId="ListParagraph">
    <w:name w:val="List Paragraph"/>
    <w:basedOn w:val="Normal"/>
    <w:uiPriority w:val="34"/>
    <w:qFormat/>
    <w:rsid w:val="00173965"/>
    <w:pPr>
      <w:ind w:left="720"/>
    </w:pPr>
  </w:style>
  <w:style w:type="paragraph" w:customStyle="1" w:styleId="Notice">
    <w:name w:val="Notice"/>
    <w:basedOn w:val="Normal"/>
    <w:link w:val="NoticeChar"/>
    <w:qFormat/>
    <w:rsid w:val="00173965"/>
    <w:pPr>
      <w:tabs>
        <w:tab w:val="right" w:pos="5103"/>
      </w:tabs>
      <w:spacing w:after="120"/>
    </w:pPr>
    <w:rPr>
      <w:rFonts w:ascii="Calibri" w:hAnsi="Calibri"/>
    </w:rPr>
  </w:style>
  <w:style w:type="paragraph" w:customStyle="1" w:styleId="Sign">
    <w:name w:val="Sign"/>
    <w:basedOn w:val="Notice"/>
    <w:link w:val="SignChar"/>
    <w:qFormat/>
    <w:rsid w:val="00173965"/>
    <w:pPr>
      <w:ind w:left="5103"/>
    </w:pPr>
  </w:style>
  <w:style w:type="character" w:customStyle="1" w:styleId="NoticeChar">
    <w:name w:val="Notice Char"/>
    <w:link w:val="Notice"/>
    <w:rsid w:val="00173965"/>
    <w:rPr>
      <w:rFonts w:ascii="Calibri" w:hAnsi="Calibri"/>
      <w:lang w:val="en-US" w:eastAsia="en-US"/>
    </w:rPr>
  </w:style>
  <w:style w:type="paragraph" w:customStyle="1" w:styleId="List1">
    <w:name w:val="List 1"/>
    <w:basedOn w:val="Normal"/>
    <w:link w:val="List1Char"/>
    <w:qFormat/>
    <w:rsid w:val="00173965"/>
    <w:pPr>
      <w:numPr>
        <w:numId w:val="2"/>
      </w:numPr>
      <w:spacing w:before="120"/>
    </w:pPr>
    <w:rPr>
      <w:rFonts w:ascii="Calibri" w:hAnsi="Calibri"/>
      <w:b/>
    </w:rPr>
  </w:style>
  <w:style w:type="character" w:customStyle="1" w:styleId="SignChar">
    <w:name w:val="Sign Char"/>
    <w:link w:val="Sign"/>
    <w:rsid w:val="00173965"/>
  </w:style>
  <w:style w:type="paragraph" w:customStyle="1" w:styleId="Listunnumbered">
    <w:name w:val="List unnumbered"/>
    <w:basedOn w:val="Normal"/>
    <w:link w:val="ListunnumberedChar"/>
    <w:qFormat/>
    <w:rsid w:val="00173965"/>
    <w:pPr>
      <w:ind w:left="425"/>
    </w:pPr>
    <w:rPr>
      <w:rFonts w:ascii="Calibri" w:hAnsi="Calibri"/>
    </w:rPr>
  </w:style>
  <w:style w:type="character" w:customStyle="1" w:styleId="List1Char">
    <w:name w:val="List 1 Char"/>
    <w:link w:val="List1"/>
    <w:rsid w:val="00173965"/>
    <w:rPr>
      <w:rFonts w:ascii="Calibri" w:hAnsi="Calibri"/>
      <w:b/>
      <w:lang w:val="en-US" w:eastAsia="en-US"/>
    </w:rPr>
  </w:style>
  <w:style w:type="paragraph" w:customStyle="1" w:styleId="Listtwo">
    <w:name w:val="List two"/>
    <w:basedOn w:val="List1"/>
    <w:link w:val="ListtwoChar"/>
    <w:qFormat/>
    <w:rsid w:val="00173965"/>
    <w:pPr>
      <w:numPr>
        <w:numId w:val="0"/>
      </w:numPr>
      <w:spacing w:before="0"/>
    </w:pPr>
    <w:rPr>
      <w:b w:val="0"/>
    </w:rPr>
  </w:style>
  <w:style w:type="character" w:customStyle="1" w:styleId="ListunnumberedChar">
    <w:name w:val="List unnumbered Char"/>
    <w:link w:val="Listunnumbered"/>
    <w:rsid w:val="00173965"/>
    <w:rPr>
      <w:rFonts w:ascii="Calibri" w:hAnsi="Calibri"/>
      <w:lang w:val="en-US" w:eastAsia="en-US"/>
    </w:rPr>
  </w:style>
  <w:style w:type="character" w:customStyle="1" w:styleId="ListtwoChar">
    <w:name w:val="List two Char"/>
    <w:link w:val="Listtwo"/>
    <w:rsid w:val="00173965"/>
    <w:rPr>
      <w:rFonts w:ascii="Calibri" w:hAnsi="Calibri"/>
      <w:lang w:val="en-US" w:eastAsia="en-US"/>
    </w:rPr>
  </w:style>
  <w:style w:type="paragraph" w:customStyle="1" w:styleId="Header1">
    <w:name w:val="Header1"/>
    <w:basedOn w:val="Header"/>
    <w:link w:val="headerChar0"/>
    <w:qFormat/>
    <w:rsid w:val="00F222E8"/>
  </w:style>
  <w:style w:type="character" w:customStyle="1" w:styleId="headerChar0">
    <w:name w:val="header Char"/>
    <w:link w:val="Header1"/>
    <w:rsid w:val="00F222E8"/>
    <w:rPr>
      <w:rFonts w:ascii="Calibri" w:hAnsi="Calibri" w:cs="Calibri"/>
      <w:i/>
      <w:sz w:val="18"/>
      <w:lang w:val="en-US" w:eastAsia="en-US"/>
    </w:rPr>
  </w:style>
  <w:style w:type="paragraph" w:customStyle="1" w:styleId="Itemlevel1">
    <w:name w:val="Item level 1"/>
    <w:basedOn w:val="Normal"/>
    <w:link w:val="Itemlevel1Char"/>
    <w:qFormat/>
    <w:rsid w:val="00BE08BC"/>
    <w:pPr>
      <w:tabs>
        <w:tab w:val="left" w:pos="1134"/>
      </w:tabs>
      <w:spacing w:before="120"/>
    </w:pPr>
    <w:rPr>
      <w:rFonts w:ascii="Calibri" w:hAnsi="Calibri"/>
    </w:rPr>
  </w:style>
  <w:style w:type="paragraph" w:customStyle="1" w:styleId="Itemlevel2">
    <w:name w:val="Item level 2"/>
    <w:basedOn w:val="Itemlevel1"/>
    <w:link w:val="Itemlevel2Char"/>
    <w:qFormat/>
    <w:rsid w:val="00C2096C"/>
    <w:pPr>
      <w:tabs>
        <w:tab w:val="clear" w:pos="1134"/>
        <w:tab w:val="left" w:pos="1701"/>
      </w:tabs>
      <w:ind w:left="1701" w:hanging="567"/>
    </w:pPr>
  </w:style>
  <w:style w:type="character" w:customStyle="1" w:styleId="Itemlevel1Char">
    <w:name w:val="Item level 1 Char"/>
    <w:link w:val="Itemlevel1"/>
    <w:rsid w:val="00BE08BC"/>
    <w:rPr>
      <w:rFonts w:ascii="Calibri" w:hAnsi="Calibri"/>
      <w:lang w:val="en-US" w:eastAsia="en-US"/>
    </w:rPr>
  </w:style>
  <w:style w:type="paragraph" w:customStyle="1" w:styleId="Itemlevel3">
    <w:name w:val="Item level 3"/>
    <w:basedOn w:val="Itemlevel2"/>
    <w:link w:val="Itemlevel3Char"/>
    <w:qFormat/>
    <w:rsid w:val="00C2096C"/>
    <w:pPr>
      <w:tabs>
        <w:tab w:val="clear" w:pos="1701"/>
      </w:tabs>
      <w:ind w:left="2268"/>
    </w:pPr>
  </w:style>
  <w:style w:type="character" w:customStyle="1" w:styleId="Itemlevel2Char">
    <w:name w:val="Item level 2 Char"/>
    <w:basedOn w:val="Itemlevel1Char"/>
    <w:link w:val="Itemlevel2"/>
    <w:rsid w:val="00C2096C"/>
    <w:rPr>
      <w:rFonts w:ascii="Calibri" w:hAnsi="Calibri"/>
      <w:lang w:val="en-US" w:eastAsia="en-US"/>
    </w:rPr>
  </w:style>
  <w:style w:type="paragraph" w:customStyle="1" w:styleId="tablecell">
    <w:name w:val="table cell"/>
    <w:link w:val="tablecellChar"/>
    <w:qFormat/>
    <w:rsid w:val="00BE08BC"/>
    <w:rPr>
      <w:rFonts w:ascii="Calibri" w:hAnsi="Calibri" w:cs="Calibri"/>
      <w:i/>
      <w:color w:val="000000"/>
      <w:sz w:val="18"/>
      <w:shd w:val="clear" w:color="auto" w:fill="FFFFFF"/>
      <w:lang w:val="en-US" w:eastAsia="en-US"/>
    </w:rPr>
  </w:style>
  <w:style w:type="character" w:customStyle="1" w:styleId="Itemlevel3Char">
    <w:name w:val="Item level 3 Char"/>
    <w:basedOn w:val="Itemlevel2Char"/>
    <w:link w:val="Itemlevel3"/>
    <w:rsid w:val="00C2096C"/>
    <w:rPr>
      <w:rFonts w:ascii="Calibri" w:hAnsi="Calibri"/>
      <w:lang w:val="en-US" w:eastAsia="en-US"/>
    </w:rPr>
  </w:style>
  <w:style w:type="character" w:styleId="SubtleEmphasis">
    <w:name w:val="Subtle Emphasis"/>
    <w:uiPriority w:val="19"/>
    <w:qFormat/>
    <w:rsid w:val="002E323F"/>
    <w:rPr>
      <w:i/>
      <w:iCs/>
      <w:color w:val="808080"/>
    </w:rPr>
  </w:style>
  <w:style w:type="character" w:customStyle="1" w:styleId="tablecellChar">
    <w:name w:val="table cell Char"/>
    <w:link w:val="tablecell"/>
    <w:rsid w:val="00BE08BC"/>
    <w:rPr>
      <w:rFonts w:ascii="Calibri" w:hAnsi="Calibri" w:cs="Calibri"/>
      <w:i/>
      <w:color w:val="000000"/>
      <w:sz w:val="18"/>
      <w:lang w:val="en-US" w:eastAsia="en-US"/>
    </w:rPr>
  </w:style>
  <w:style w:type="table" w:customStyle="1" w:styleId="TableGrid1">
    <w:name w:val="Table Grid1"/>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514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F71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3F71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262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892C9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E406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E406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CB27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9A33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CE61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73F1"/>
    <w:pPr>
      <w:autoSpaceDE w:val="0"/>
      <w:autoSpaceDN w:val="0"/>
      <w:adjustRightInd w:val="0"/>
    </w:pPr>
    <w:rPr>
      <w:rFonts w:ascii="Calibri" w:eastAsia="Calibri" w:hAnsi="Calibri" w:cs="Calibri"/>
      <w:color w:val="000000"/>
      <w:sz w:val="24"/>
      <w:szCs w:val="24"/>
      <w:lang w:eastAsia="en-US"/>
    </w:rPr>
  </w:style>
  <w:style w:type="table" w:customStyle="1" w:styleId="TableGrid126">
    <w:name w:val="Table Grid126"/>
    <w:basedOn w:val="TableNormal"/>
    <w:next w:val="TableGrid"/>
    <w:uiPriority w:val="59"/>
    <w:rsid w:val="009F73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397E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F518A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uiPriority w:val="59"/>
    <w:rsid w:val="00C2136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CA44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F56B2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AC284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27119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59"/>
    <w:rsid w:val="00AD6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A612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C75A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901D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901D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59"/>
    <w:rsid w:val="009C4B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FF211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uiPriority w:val="59"/>
    <w:rsid w:val="00FF211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DF12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7079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384BA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95BDE"/>
    <w:rPr>
      <w:rFonts w:ascii="Calibri" w:hAnsi="Calibri"/>
      <w:b/>
      <w:sz w:val="32"/>
      <w:lang w:eastAsia="en-US"/>
    </w:rPr>
  </w:style>
  <w:style w:type="paragraph" w:customStyle="1" w:styleId="itemlevel10">
    <w:name w:val="itemlevel1"/>
    <w:basedOn w:val="Normal"/>
    <w:rsid w:val="0041632D"/>
    <w:pPr>
      <w:spacing w:before="100" w:beforeAutospacing="1" w:after="100" w:afterAutospacing="1"/>
    </w:pPr>
    <w:rPr>
      <w:rFonts w:ascii="Calibri" w:eastAsia="Calibri" w:hAnsi="Calibri" w:cs="Calibri"/>
      <w:color w:val="000000"/>
      <w:sz w:val="22"/>
      <w:szCs w:val="22"/>
      <w:lang w:val="en-GB"/>
    </w:rPr>
  </w:style>
  <w:style w:type="paragraph" w:customStyle="1" w:styleId="list10">
    <w:name w:val="list1"/>
    <w:basedOn w:val="Normal"/>
    <w:rsid w:val="00C11796"/>
    <w:pPr>
      <w:spacing w:before="100" w:beforeAutospacing="1" w:after="100" w:afterAutospacing="1"/>
    </w:pPr>
    <w:rPr>
      <w:rFonts w:ascii="Calibri" w:eastAsia="Calibri" w:hAnsi="Calibri" w:cs="Calibri"/>
      <w:color w:val="000000"/>
      <w:sz w:val="22"/>
      <w:szCs w:val="22"/>
      <w:lang w:val="en-GB"/>
    </w:rPr>
  </w:style>
  <w:style w:type="character" w:styleId="CommentReference">
    <w:name w:val="annotation reference"/>
    <w:uiPriority w:val="99"/>
    <w:semiHidden/>
    <w:unhideWhenUsed/>
    <w:rsid w:val="004A5FDF"/>
    <w:rPr>
      <w:sz w:val="16"/>
      <w:szCs w:val="16"/>
    </w:rPr>
  </w:style>
  <w:style w:type="paragraph" w:styleId="CommentText">
    <w:name w:val="annotation text"/>
    <w:basedOn w:val="Normal"/>
    <w:link w:val="CommentTextChar"/>
    <w:uiPriority w:val="99"/>
    <w:semiHidden/>
    <w:unhideWhenUsed/>
    <w:rsid w:val="004A5FDF"/>
  </w:style>
  <w:style w:type="character" w:customStyle="1" w:styleId="CommentTextChar">
    <w:name w:val="Comment Text Char"/>
    <w:link w:val="CommentText"/>
    <w:uiPriority w:val="99"/>
    <w:semiHidden/>
    <w:rsid w:val="004A5FDF"/>
    <w:rPr>
      <w:lang w:val="en-US" w:eastAsia="en-US"/>
    </w:rPr>
  </w:style>
  <w:style w:type="paragraph" w:styleId="CommentSubject">
    <w:name w:val="annotation subject"/>
    <w:basedOn w:val="CommentText"/>
    <w:next w:val="CommentText"/>
    <w:link w:val="CommentSubjectChar"/>
    <w:uiPriority w:val="99"/>
    <w:semiHidden/>
    <w:unhideWhenUsed/>
    <w:rsid w:val="004A5FDF"/>
    <w:rPr>
      <w:b/>
      <w:bCs/>
    </w:rPr>
  </w:style>
  <w:style w:type="character" w:customStyle="1" w:styleId="CommentSubjectChar">
    <w:name w:val="Comment Subject Char"/>
    <w:link w:val="CommentSubject"/>
    <w:uiPriority w:val="99"/>
    <w:semiHidden/>
    <w:rsid w:val="004A5FDF"/>
    <w:rPr>
      <w:b/>
      <w:bCs/>
      <w:lang w:val="en-US" w:eastAsia="en-US"/>
    </w:rPr>
  </w:style>
  <w:style w:type="character" w:styleId="UnresolvedMention">
    <w:name w:val="Unresolved Mention"/>
    <w:uiPriority w:val="99"/>
    <w:semiHidden/>
    <w:unhideWhenUsed/>
    <w:rsid w:val="000253E1"/>
    <w:rPr>
      <w:color w:val="605E5C"/>
      <w:shd w:val="clear" w:color="auto" w:fill="E1DFDD"/>
    </w:rPr>
  </w:style>
  <w:style w:type="paragraph" w:styleId="NormalWeb">
    <w:name w:val="Normal (Web)"/>
    <w:basedOn w:val="Normal"/>
    <w:uiPriority w:val="99"/>
    <w:semiHidden/>
    <w:unhideWhenUsed/>
    <w:rsid w:val="0026321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8157">
      <w:bodyDiv w:val="1"/>
      <w:marLeft w:val="0"/>
      <w:marRight w:val="0"/>
      <w:marTop w:val="0"/>
      <w:marBottom w:val="0"/>
      <w:divBdr>
        <w:top w:val="none" w:sz="0" w:space="0" w:color="auto"/>
        <w:left w:val="none" w:sz="0" w:space="0" w:color="auto"/>
        <w:bottom w:val="none" w:sz="0" w:space="0" w:color="auto"/>
        <w:right w:val="none" w:sz="0" w:space="0" w:color="auto"/>
      </w:divBdr>
    </w:div>
    <w:div w:id="41443821">
      <w:bodyDiv w:val="1"/>
      <w:marLeft w:val="0"/>
      <w:marRight w:val="0"/>
      <w:marTop w:val="0"/>
      <w:marBottom w:val="0"/>
      <w:divBdr>
        <w:top w:val="none" w:sz="0" w:space="0" w:color="auto"/>
        <w:left w:val="none" w:sz="0" w:space="0" w:color="auto"/>
        <w:bottom w:val="none" w:sz="0" w:space="0" w:color="auto"/>
        <w:right w:val="none" w:sz="0" w:space="0" w:color="auto"/>
      </w:divBdr>
    </w:div>
    <w:div w:id="64692329">
      <w:bodyDiv w:val="1"/>
      <w:marLeft w:val="0"/>
      <w:marRight w:val="0"/>
      <w:marTop w:val="0"/>
      <w:marBottom w:val="0"/>
      <w:divBdr>
        <w:top w:val="none" w:sz="0" w:space="0" w:color="auto"/>
        <w:left w:val="none" w:sz="0" w:space="0" w:color="auto"/>
        <w:bottom w:val="none" w:sz="0" w:space="0" w:color="auto"/>
        <w:right w:val="none" w:sz="0" w:space="0" w:color="auto"/>
      </w:divBdr>
    </w:div>
    <w:div w:id="67847835">
      <w:bodyDiv w:val="1"/>
      <w:marLeft w:val="0"/>
      <w:marRight w:val="0"/>
      <w:marTop w:val="0"/>
      <w:marBottom w:val="0"/>
      <w:divBdr>
        <w:top w:val="none" w:sz="0" w:space="0" w:color="auto"/>
        <w:left w:val="none" w:sz="0" w:space="0" w:color="auto"/>
        <w:bottom w:val="none" w:sz="0" w:space="0" w:color="auto"/>
        <w:right w:val="none" w:sz="0" w:space="0" w:color="auto"/>
      </w:divBdr>
      <w:divsChild>
        <w:div w:id="1561594627">
          <w:marLeft w:val="0"/>
          <w:marRight w:val="0"/>
          <w:marTop w:val="0"/>
          <w:marBottom w:val="0"/>
          <w:divBdr>
            <w:top w:val="none" w:sz="0" w:space="0" w:color="auto"/>
            <w:left w:val="none" w:sz="0" w:space="0" w:color="auto"/>
            <w:bottom w:val="none" w:sz="0" w:space="0" w:color="auto"/>
            <w:right w:val="none" w:sz="0" w:space="0" w:color="auto"/>
          </w:divBdr>
          <w:divsChild>
            <w:div w:id="1104378444">
              <w:marLeft w:val="0"/>
              <w:marRight w:val="0"/>
              <w:marTop w:val="0"/>
              <w:marBottom w:val="0"/>
              <w:divBdr>
                <w:top w:val="none" w:sz="0" w:space="0" w:color="auto"/>
                <w:left w:val="none" w:sz="0" w:space="0" w:color="auto"/>
                <w:bottom w:val="none" w:sz="0" w:space="0" w:color="auto"/>
                <w:right w:val="none" w:sz="0" w:space="0" w:color="auto"/>
              </w:divBdr>
              <w:divsChild>
                <w:div w:id="177239360">
                  <w:marLeft w:val="0"/>
                  <w:marRight w:val="0"/>
                  <w:marTop w:val="0"/>
                  <w:marBottom w:val="0"/>
                  <w:divBdr>
                    <w:top w:val="none" w:sz="0" w:space="0" w:color="auto"/>
                    <w:left w:val="none" w:sz="0" w:space="0" w:color="auto"/>
                    <w:bottom w:val="none" w:sz="0" w:space="0" w:color="auto"/>
                    <w:right w:val="none" w:sz="0" w:space="0" w:color="auto"/>
                  </w:divBdr>
                  <w:divsChild>
                    <w:div w:id="2622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55688">
      <w:bodyDiv w:val="1"/>
      <w:marLeft w:val="0"/>
      <w:marRight w:val="0"/>
      <w:marTop w:val="0"/>
      <w:marBottom w:val="0"/>
      <w:divBdr>
        <w:top w:val="none" w:sz="0" w:space="0" w:color="auto"/>
        <w:left w:val="none" w:sz="0" w:space="0" w:color="auto"/>
        <w:bottom w:val="none" w:sz="0" w:space="0" w:color="auto"/>
        <w:right w:val="none" w:sz="0" w:space="0" w:color="auto"/>
      </w:divBdr>
      <w:divsChild>
        <w:div w:id="1096250470">
          <w:marLeft w:val="0"/>
          <w:marRight w:val="0"/>
          <w:marTop w:val="0"/>
          <w:marBottom w:val="0"/>
          <w:divBdr>
            <w:top w:val="none" w:sz="0" w:space="0" w:color="auto"/>
            <w:left w:val="none" w:sz="0" w:space="0" w:color="auto"/>
            <w:bottom w:val="none" w:sz="0" w:space="0" w:color="auto"/>
            <w:right w:val="none" w:sz="0" w:space="0" w:color="auto"/>
          </w:divBdr>
          <w:divsChild>
            <w:div w:id="975766293">
              <w:marLeft w:val="0"/>
              <w:marRight w:val="0"/>
              <w:marTop w:val="0"/>
              <w:marBottom w:val="0"/>
              <w:divBdr>
                <w:top w:val="none" w:sz="0" w:space="0" w:color="auto"/>
                <w:left w:val="none" w:sz="0" w:space="0" w:color="auto"/>
                <w:bottom w:val="none" w:sz="0" w:space="0" w:color="auto"/>
                <w:right w:val="none" w:sz="0" w:space="0" w:color="auto"/>
              </w:divBdr>
              <w:divsChild>
                <w:div w:id="1223982147">
                  <w:marLeft w:val="0"/>
                  <w:marRight w:val="0"/>
                  <w:marTop w:val="0"/>
                  <w:marBottom w:val="0"/>
                  <w:divBdr>
                    <w:top w:val="none" w:sz="0" w:space="0" w:color="auto"/>
                    <w:left w:val="none" w:sz="0" w:space="0" w:color="auto"/>
                    <w:bottom w:val="none" w:sz="0" w:space="0" w:color="auto"/>
                    <w:right w:val="none" w:sz="0" w:space="0" w:color="auto"/>
                  </w:divBdr>
                  <w:divsChild>
                    <w:div w:id="14400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45693">
      <w:bodyDiv w:val="1"/>
      <w:marLeft w:val="0"/>
      <w:marRight w:val="0"/>
      <w:marTop w:val="0"/>
      <w:marBottom w:val="0"/>
      <w:divBdr>
        <w:top w:val="none" w:sz="0" w:space="0" w:color="auto"/>
        <w:left w:val="none" w:sz="0" w:space="0" w:color="auto"/>
        <w:bottom w:val="none" w:sz="0" w:space="0" w:color="auto"/>
        <w:right w:val="none" w:sz="0" w:space="0" w:color="auto"/>
      </w:divBdr>
    </w:div>
    <w:div w:id="248582973">
      <w:bodyDiv w:val="1"/>
      <w:marLeft w:val="0"/>
      <w:marRight w:val="0"/>
      <w:marTop w:val="0"/>
      <w:marBottom w:val="0"/>
      <w:divBdr>
        <w:top w:val="none" w:sz="0" w:space="0" w:color="auto"/>
        <w:left w:val="none" w:sz="0" w:space="0" w:color="auto"/>
        <w:bottom w:val="none" w:sz="0" w:space="0" w:color="auto"/>
        <w:right w:val="none" w:sz="0" w:space="0" w:color="auto"/>
      </w:divBdr>
      <w:divsChild>
        <w:div w:id="1680697095">
          <w:marLeft w:val="0"/>
          <w:marRight w:val="0"/>
          <w:marTop w:val="0"/>
          <w:marBottom w:val="0"/>
          <w:divBdr>
            <w:top w:val="none" w:sz="0" w:space="0" w:color="auto"/>
            <w:left w:val="none" w:sz="0" w:space="0" w:color="auto"/>
            <w:bottom w:val="none" w:sz="0" w:space="0" w:color="auto"/>
            <w:right w:val="none" w:sz="0" w:space="0" w:color="auto"/>
          </w:divBdr>
          <w:divsChild>
            <w:div w:id="859050121">
              <w:marLeft w:val="0"/>
              <w:marRight w:val="0"/>
              <w:marTop w:val="0"/>
              <w:marBottom w:val="0"/>
              <w:divBdr>
                <w:top w:val="none" w:sz="0" w:space="0" w:color="auto"/>
                <w:left w:val="none" w:sz="0" w:space="0" w:color="auto"/>
                <w:bottom w:val="none" w:sz="0" w:space="0" w:color="auto"/>
                <w:right w:val="none" w:sz="0" w:space="0" w:color="auto"/>
              </w:divBdr>
              <w:divsChild>
                <w:div w:id="1489788926">
                  <w:marLeft w:val="0"/>
                  <w:marRight w:val="0"/>
                  <w:marTop w:val="0"/>
                  <w:marBottom w:val="0"/>
                  <w:divBdr>
                    <w:top w:val="none" w:sz="0" w:space="0" w:color="auto"/>
                    <w:left w:val="none" w:sz="0" w:space="0" w:color="auto"/>
                    <w:bottom w:val="none" w:sz="0" w:space="0" w:color="auto"/>
                    <w:right w:val="none" w:sz="0" w:space="0" w:color="auto"/>
                  </w:divBdr>
                  <w:divsChild>
                    <w:div w:id="91948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4913263">
      <w:bodyDiv w:val="1"/>
      <w:marLeft w:val="0"/>
      <w:marRight w:val="0"/>
      <w:marTop w:val="0"/>
      <w:marBottom w:val="0"/>
      <w:divBdr>
        <w:top w:val="none" w:sz="0" w:space="0" w:color="auto"/>
        <w:left w:val="none" w:sz="0" w:space="0" w:color="auto"/>
        <w:bottom w:val="none" w:sz="0" w:space="0" w:color="auto"/>
        <w:right w:val="none" w:sz="0" w:space="0" w:color="auto"/>
      </w:divBdr>
    </w:div>
    <w:div w:id="420105080">
      <w:bodyDiv w:val="1"/>
      <w:marLeft w:val="0"/>
      <w:marRight w:val="0"/>
      <w:marTop w:val="0"/>
      <w:marBottom w:val="0"/>
      <w:divBdr>
        <w:top w:val="none" w:sz="0" w:space="0" w:color="auto"/>
        <w:left w:val="none" w:sz="0" w:space="0" w:color="auto"/>
        <w:bottom w:val="none" w:sz="0" w:space="0" w:color="auto"/>
        <w:right w:val="none" w:sz="0" w:space="0" w:color="auto"/>
      </w:divBdr>
      <w:divsChild>
        <w:div w:id="273902693">
          <w:marLeft w:val="0"/>
          <w:marRight w:val="0"/>
          <w:marTop w:val="0"/>
          <w:marBottom w:val="0"/>
          <w:divBdr>
            <w:top w:val="none" w:sz="0" w:space="0" w:color="auto"/>
            <w:left w:val="none" w:sz="0" w:space="0" w:color="auto"/>
            <w:bottom w:val="none" w:sz="0" w:space="0" w:color="auto"/>
            <w:right w:val="none" w:sz="0" w:space="0" w:color="auto"/>
          </w:divBdr>
          <w:divsChild>
            <w:div w:id="1082727473">
              <w:marLeft w:val="0"/>
              <w:marRight w:val="0"/>
              <w:marTop w:val="0"/>
              <w:marBottom w:val="0"/>
              <w:divBdr>
                <w:top w:val="none" w:sz="0" w:space="0" w:color="auto"/>
                <w:left w:val="none" w:sz="0" w:space="0" w:color="auto"/>
                <w:bottom w:val="none" w:sz="0" w:space="0" w:color="auto"/>
                <w:right w:val="none" w:sz="0" w:space="0" w:color="auto"/>
              </w:divBdr>
              <w:divsChild>
                <w:div w:id="876746034">
                  <w:marLeft w:val="0"/>
                  <w:marRight w:val="0"/>
                  <w:marTop w:val="0"/>
                  <w:marBottom w:val="0"/>
                  <w:divBdr>
                    <w:top w:val="none" w:sz="0" w:space="0" w:color="auto"/>
                    <w:left w:val="none" w:sz="0" w:space="0" w:color="auto"/>
                    <w:bottom w:val="none" w:sz="0" w:space="0" w:color="auto"/>
                    <w:right w:val="none" w:sz="0" w:space="0" w:color="auto"/>
                  </w:divBdr>
                  <w:divsChild>
                    <w:div w:id="197231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317264">
      <w:bodyDiv w:val="1"/>
      <w:marLeft w:val="0"/>
      <w:marRight w:val="0"/>
      <w:marTop w:val="0"/>
      <w:marBottom w:val="0"/>
      <w:divBdr>
        <w:top w:val="none" w:sz="0" w:space="0" w:color="auto"/>
        <w:left w:val="none" w:sz="0" w:space="0" w:color="auto"/>
        <w:bottom w:val="none" w:sz="0" w:space="0" w:color="auto"/>
        <w:right w:val="none" w:sz="0" w:space="0" w:color="auto"/>
      </w:divBdr>
    </w:div>
    <w:div w:id="436828839">
      <w:bodyDiv w:val="1"/>
      <w:marLeft w:val="0"/>
      <w:marRight w:val="0"/>
      <w:marTop w:val="0"/>
      <w:marBottom w:val="0"/>
      <w:divBdr>
        <w:top w:val="none" w:sz="0" w:space="0" w:color="auto"/>
        <w:left w:val="none" w:sz="0" w:space="0" w:color="auto"/>
        <w:bottom w:val="none" w:sz="0" w:space="0" w:color="auto"/>
        <w:right w:val="none" w:sz="0" w:space="0" w:color="auto"/>
      </w:divBdr>
    </w:div>
    <w:div w:id="482508182">
      <w:bodyDiv w:val="1"/>
      <w:marLeft w:val="0"/>
      <w:marRight w:val="0"/>
      <w:marTop w:val="0"/>
      <w:marBottom w:val="0"/>
      <w:divBdr>
        <w:top w:val="none" w:sz="0" w:space="0" w:color="auto"/>
        <w:left w:val="none" w:sz="0" w:space="0" w:color="auto"/>
        <w:bottom w:val="none" w:sz="0" w:space="0" w:color="auto"/>
        <w:right w:val="none" w:sz="0" w:space="0" w:color="auto"/>
      </w:divBdr>
      <w:divsChild>
        <w:div w:id="1300306947">
          <w:marLeft w:val="0"/>
          <w:marRight w:val="0"/>
          <w:marTop w:val="0"/>
          <w:marBottom w:val="0"/>
          <w:divBdr>
            <w:top w:val="none" w:sz="0" w:space="0" w:color="auto"/>
            <w:left w:val="none" w:sz="0" w:space="0" w:color="auto"/>
            <w:bottom w:val="none" w:sz="0" w:space="0" w:color="auto"/>
            <w:right w:val="none" w:sz="0" w:space="0" w:color="auto"/>
          </w:divBdr>
          <w:divsChild>
            <w:div w:id="1778209142">
              <w:marLeft w:val="0"/>
              <w:marRight w:val="0"/>
              <w:marTop w:val="0"/>
              <w:marBottom w:val="0"/>
              <w:divBdr>
                <w:top w:val="none" w:sz="0" w:space="0" w:color="auto"/>
                <w:left w:val="none" w:sz="0" w:space="0" w:color="auto"/>
                <w:bottom w:val="none" w:sz="0" w:space="0" w:color="auto"/>
                <w:right w:val="none" w:sz="0" w:space="0" w:color="auto"/>
              </w:divBdr>
              <w:divsChild>
                <w:div w:id="829758745">
                  <w:marLeft w:val="0"/>
                  <w:marRight w:val="0"/>
                  <w:marTop w:val="0"/>
                  <w:marBottom w:val="0"/>
                  <w:divBdr>
                    <w:top w:val="none" w:sz="0" w:space="0" w:color="auto"/>
                    <w:left w:val="none" w:sz="0" w:space="0" w:color="auto"/>
                    <w:bottom w:val="none" w:sz="0" w:space="0" w:color="auto"/>
                    <w:right w:val="none" w:sz="0" w:space="0" w:color="auto"/>
                  </w:divBdr>
                  <w:divsChild>
                    <w:div w:id="134809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851636">
      <w:bodyDiv w:val="1"/>
      <w:marLeft w:val="0"/>
      <w:marRight w:val="0"/>
      <w:marTop w:val="0"/>
      <w:marBottom w:val="0"/>
      <w:divBdr>
        <w:top w:val="none" w:sz="0" w:space="0" w:color="auto"/>
        <w:left w:val="none" w:sz="0" w:space="0" w:color="auto"/>
        <w:bottom w:val="none" w:sz="0" w:space="0" w:color="auto"/>
        <w:right w:val="none" w:sz="0" w:space="0" w:color="auto"/>
      </w:divBdr>
    </w:div>
    <w:div w:id="627709557">
      <w:bodyDiv w:val="1"/>
      <w:marLeft w:val="0"/>
      <w:marRight w:val="0"/>
      <w:marTop w:val="0"/>
      <w:marBottom w:val="0"/>
      <w:divBdr>
        <w:top w:val="none" w:sz="0" w:space="0" w:color="auto"/>
        <w:left w:val="none" w:sz="0" w:space="0" w:color="auto"/>
        <w:bottom w:val="none" w:sz="0" w:space="0" w:color="auto"/>
        <w:right w:val="none" w:sz="0" w:space="0" w:color="auto"/>
      </w:divBdr>
    </w:div>
    <w:div w:id="650184390">
      <w:bodyDiv w:val="1"/>
      <w:marLeft w:val="0"/>
      <w:marRight w:val="0"/>
      <w:marTop w:val="0"/>
      <w:marBottom w:val="0"/>
      <w:divBdr>
        <w:top w:val="none" w:sz="0" w:space="0" w:color="auto"/>
        <w:left w:val="none" w:sz="0" w:space="0" w:color="auto"/>
        <w:bottom w:val="none" w:sz="0" w:space="0" w:color="auto"/>
        <w:right w:val="none" w:sz="0" w:space="0" w:color="auto"/>
      </w:divBdr>
    </w:div>
    <w:div w:id="674577463">
      <w:bodyDiv w:val="1"/>
      <w:marLeft w:val="0"/>
      <w:marRight w:val="0"/>
      <w:marTop w:val="0"/>
      <w:marBottom w:val="0"/>
      <w:divBdr>
        <w:top w:val="none" w:sz="0" w:space="0" w:color="auto"/>
        <w:left w:val="none" w:sz="0" w:space="0" w:color="auto"/>
        <w:bottom w:val="none" w:sz="0" w:space="0" w:color="auto"/>
        <w:right w:val="none" w:sz="0" w:space="0" w:color="auto"/>
      </w:divBdr>
    </w:div>
    <w:div w:id="842627568">
      <w:bodyDiv w:val="1"/>
      <w:marLeft w:val="0"/>
      <w:marRight w:val="0"/>
      <w:marTop w:val="0"/>
      <w:marBottom w:val="0"/>
      <w:divBdr>
        <w:top w:val="none" w:sz="0" w:space="0" w:color="auto"/>
        <w:left w:val="none" w:sz="0" w:space="0" w:color="auto"/>
        <w:bottom w:val="none" w:sz="0" w:space="0" w:color="auto"/>
        <w:right w:val="none" w:sz="0" w:space="0" w:color="auto"/>
      </w:divBdr>
    </w:div>
    <w:div w:id="905456914">
      <w:bodyDiv w:val="1"/>
      <w:marLeft w:val="0"/>
      <w:marRight w:val="0"/>
      <w:marTop w:val="0"/>
      <w:marBottom w:val="0"/>
      <w:divBdr>
        <w:top w:val="none" w:sz="0" w:space="0" w:color="auto"/>
        <w:left w:val="none" w:sz="0" w:space="0" w:color="auto"/>
        <w:bottom w:val="none" w:sz="0" w:space="0" w:color="auto"/>
        <w:right w:val="none" w:sz="0" w:space="0" w:color="auto"/>
      </w:divBdr>
    </w:div>
    <w:div w:id="924073720">
      <w:bodyDiv w:val="1"/>
      <w:marLeft w:val="0"/>
      <w:marRight w:val="0"/>
      <w:marTop w:val="0"/>
      <w:marBottom w:val="0"/>
      <w:divBdr>
        <w:top w:val="none" w:sz="0" w:space="0" w:color="auto"/>
        <w:left w:val="none" w:sz="0" w:space="0" w:color="auto"/>
        <w:bottom w:val="none" w:sz="0" w:space="0" w:color="auto"/>
        <w:right w:val="none" w:sz="0" w:space="0" w:color="auto"/>
      </w:divBdr>
    </w:div>
    <w:div w:id="978874904">
      <w:bodyDiv w:val="1"/>
      <w:marLeft w:val="0"/>
      <w:marRight w:val="0"/>
      <w:marTop w:val="0"/>
      <w:marBottom w:val="0"/>
      <w:divBdr>
        <w:top w:val="none" w:sz="0" w:space="0" w:color="auto"/>
        <w:left w:val="none" w:sz="0" w:space="0" w:color="auto"/>
        <w:bottom w:val="none" w:sz="0" w:space="0" w:color="auto"/>
        <w:right w:val="none" w:sz="0" w:space="0" w:color="auto"/>
      </w:divBdr>
    </w:div>
    <w:div w:id="1004281414">
      <w:bodyDiv w:val="1"/>
      <w:marLeft w:val="0"/>
      <w:marRight w:val="0"/>
      <w:marTop w:val="0"/>
      <w:marBottom w:val="0"/>
      <w:divBdr>
        <w:top w:val="none" w:sz="0" w:space="0" w:color="auto"/>
        <w:left w:val="none" w:sz="0" w:space="0" w:color="auto"/>
        <w:bottom w:val="none" w:sz="0" w:space="0" w:color="auto"/>
        <w:right w:val="none" w:sz="0" w:space="0" w:color="auto"/>
      </w:divBdr>
    </w:div>
    <w:div w:id="1013073106">
      <w:bodyDiv w:val="1"/>
      <w:marLeft w:val="0"/>
      <w:marRight w:val="0"/>
      <w:marTop w:val="0"/>
      <w:marBottom w:val="0"/>
      <w:divBdr>
        <w:top w:val="none" w:sz="0" w:space="0" w:color="auto"/>
        <w:left w:val="none" w:sz="0" w:space="0" w:color="auto"/>
        <w:bottom w:val="none" w:sz="0" w:space="0" w:color="auto"/>
        <w:right w:val="none" w:sz="0" w:space="0" w:color="auto"/>
      </w:divBdr>
    </w:div>
    <w:div w:id="1086923573">
      <w:bodyDiv w:val="1"/>
      <w:marLeft w:val="0"/>
      <w:marRight w:val="0"/>
      <w:marTop w:val="0"/>
      <w:marBottom w:val="0"/>
      <w:divBdr>
        <w:top w:val="none" w:sz="0" w:space="0" w:color="auto"/>
        <w:left w:val="none" w:sz="0" w:space="0" w:color="auto"/>
        <w:bottom w:val="none" w:sz="0" w:space="0" w:color="auto"/>
        <w:right w:val="none" w:sz="0" w:space="0" w:color="auto"/>
      </w:divBdr>
    </w:div>
    <w:div w:id="1099250211">
      <w:bodyDiv w:val="1"/>
      <w:marLeft w:val="0"/>
      <w:marRight w:val="0"/>
      <w:marTop w:val="0"/>
      <w:marBottom w:val="0"/>
      <w:divBdr>
        <w:top w:val="none" w:sz="0" w:space="0" w:color="auto"/>
        <w:left w:val="none" w:sz="0" w:space="0" w:color="auto"/>
        <w:bottom w:val="none" w:sz="0" w:space="0" w:color="auto"/>
        <w:right w:val="none" w:sz="0" w:space="0" w:color="auto"/>
      </w:divBdr>
    </w:div>
    <w:div w:id="1104157566">
      <w:bodyDiv w:val="1"/>
      <w:marLeft w:val="0"/>
      <w:marRight w:val="0"/>
      <w:marTop w:val="0"/>
      <w:marBottom w:val="0"/>
      <w:divBdr>
        <w:top w:val="none" w:sz="0" w:space="0" w:color="auto"/>
        <w:left w:val="none" w:sz="0" w:space="0" w:color="auto"/>
        <w:bottom w:val="none" w:sz="0" w:space="0" w:color="auto"/>
        <w:right w:val="none" w:sz="0" w:space="0" w:color="auto"/>
      </w:divBdr>
      <w:divsChild>
        <w:div w:id="4981502">
          <w:marLeft w:val="0"/>
          <w:marRight w:val="0"/>
          <w:marTop w:val="0"/>
          <w:marBottom w:val="0"/>
          <w:divBdr>
            <w:top w:val="none" w:sz="0" w:space="0" w:color="auto"/>
            <w:left w:val="none" w:sz="0" w:space="0" w:color="auto"/>
            <w:bottom w:val="none" w:sz="0" w:space="0" w:color="auto"/>
            <w:right w:val="none" w:sz="0" w:space="0" w:color="auto"/>
          </w:divBdr>
          <w:divsChild>
            <w:div w:id="710500095">
              <w:marLeft w:val="0"/>
              <w:marRight w:val="0"/>
              <w:marTop w:val="0"/>
              <w:marBottom w:val="0"/>
              <w:divBdr>
                <w:top w:val="none" w:sz="0" w:space="0" w:color="auto"/>
                <w:left w:val="none" w:sz="0" w:space="0" w:color="auto"/>
                <w:bottom w:val="none" w:sz="0" w:space="0" w:color="auto"/>
                <w:right w:val="none" w:sz="0" w:space="0" w:color="auto"/>
              </w:divBdr>
              <w:divsChild>
                <w:div w:id="1624463220">
                  <w:marLeft w:val="0"/>
                  <w:marRight w:val="0"/>
                  <w:marTop w:val="0"/>
                  <w:marBottom w:val="0"/>
                  <w:divBdr>
                    <w:top w:val="none" w:sz="0" w:space="0" w:color="auto"/>
                    <w:left w:val="none" w:sz="0" w:space="0" w:color="auto"/>
                    <w:bottom w:val="none" w:sz="0" w:space="0" w:color="auto"/>
                    <w:right w:val="none" w:sz="0" w:space="0" w:color="auto"/>
                  </w:divBdr>
                  <w:divsChild>
                    <w:div w:id="145570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8085759">
      <w:bodyDiv w:val="1"/>
      <w:marLeft w:val="0"/>
      <w:marRight w:val="0"/>
      <w:marTop w:val="0"/>
      <w:marBottom w:val="0"/>
      <w:divBdr>
        <w:top w:val="none" w:sz="0" w:space="0" w:color="auto"/>
        <w:left w:val="none" w:sz="0" w:space="0" w:color="auto"/>
        <w:bottom w:val="none" w:sz="0" w:space="0" w:color="auto"/>
        <w:right w:val="none" w:sz="0" w:space="0" w:color="auto"/>
      </w:divBdr>
    </w:div>
    <w:div w:id="1245187674">
      <w:bodyDiv w:val="1"/>
      <w:marLeft w:val="0"/>
      <w:marRight w:val="0"/>
      <w:marTop w:val="0"/>
      <w:marBottom w:val="0"/>
      <w:divBdr>
        <w:top w:val="none" w:sz="0" w:space="0" w:color="auto"/>
        <w:left w:val="none" w:sz="0" w:space="0" w:color="auto"/>
        <w:bottom w:val="none" w:sz="0" w:space="0" w:color="auto"/>
        <w:right w:val="none" w:sz="0" w:space="0" w:color="auto"/>
      </w:divBdr>
    </w:div>
    <w:div w:id="1358772539">
      <w:bodyDiv w:val="1"/>
      <w:marLeft w:val="0"/>
      <w:marRight w:val="0"/>
      <w:marTop w:val="0"/>
      <w:marBottom w:val="0"/>
      <w:divBdr>
        <w:top w:val="none" w:sz="0" w:space="0" w:color="auto"/>
        <w:left w:val="none" w:sz="0" w:space="0" w:color="auto"/>
        <w:bottom w:val="none" w:sz="0" w:space="0" w:color="auto"/>
        <w:right w:val="none" w:sz="0" w:space="0" w:color="auto"/>
      </w:divBdr>
    </w:div>
    <w:div w:id="1524706185">
      <w:bodyDiv w:val="1"/>
      <w:marLeft w:val="0"/>
      <w:marRight w:val="0"/>
      <w:marTop w:val="0"/>
      <w:marBottom w:val="0"/>
      <w:divBdr>
        <w:top w:val="none" w:sz="0" w:space="0" w:color="auto"/>
        <w:left w:val="none" w:sz="0" w:space="0" w:color="auto"/>
        <w:bottom w:val="none" w:sz="0" w:space="0" w:color="auto"/>
        <w:right w:val="none" w:sz="0" w:space="0" w:color="auto"/>
      </w:divBdr>
    </w:div>
    <w:div w:id="1612711446">
      <w:bodyDiv w:val="1"/>
      <w:marLeft w:val="0"/>
      <w:marRight w:val="0"/>
      <w:marTop w:val="0"/>
      <w:marBottom w:val="0"/>
      <w:divBdr>
        <w:top w:val="none" w:sz="0" w:space="0" w:color="auto"/>
        <w:left w:val="none" w:sz="0" w:space="0" w:color="auto"/>
        <w:bottom w:val="none" w:sz="0" w:space="0" w:color="auto"/>
        <w:right w:val="none" w:sz="0" w:space="0" w:color="auto"/>
      </w:divBdr>
    </w:div>
    <w:div w:id="1651060867">
      <w:bodyDiv w:val="1"/>
      <w:marLeft w:val="0"/>
      <w:marRight w:val="0"/>
      <w:marTop w:val="0"/>
      <w:marBottom w:val="0"/>
      <w:divBdr>
        <w:top w:val="none" w:sz="0" w:space="0" w:color="auto"/>
        <w:left w:val="none" w:sz="0" w:space="0" w:color="auto"/>
        <w:bottom w:val="none" w:sz="0" w:space="0" w:color="auto"/>
        <w:right w:val="none" w:sz="0" w:space="0" w:color="auto"/>
      </w:divBdr>
    </w:div>
    <w:div w:id="1652252037">
      <w:bodyDiv w:val="1"/>
      <w:marLeft w:val="0"/>
      <w:marRight w:val="0"/>
      <w:marTop w:val="0"/>
      <w:marBottom w:val="0"/>
      <w:divBdr>
        <w:top w:val="none" w:sz="0" w:space="0" w:color="auto"/>
        <w:left w:val="none" w:sz="0" w:space="0" w:color="auto"/>
        <w:bottom w:val="none" w:sz="0" w:space="0" w:color="auto"/>
        <w:right w:val="none" w:sz="0" w:space="0" w:color="auto"/>
      </w:divBdr>
    </w:div>
    <w:div w:id="1731272922">
      <w:bodyDiv w:val="1"/>
      <w:marLeft w:val="0"/>
      <w:marRight w:val="0"/>
      <w:marTop w:val="0"/>
      <w:marBottom w:val="0"/>
      <w:divBdr>
        <w:top w:val="none" w:sz="0" w:space="0" w:color="auto"/>
        <w:left w:val="none" w:sz="0" w:space="0" w:color="auto"/>
        <w:bottom w:val="none" w:sz="0" w:space="0" w:color="auto"/>
        <w:right w:val="none" w:sz="0" w:space="0" w:color="auto"/>
      </w:divBdr>
    </w:div>
    <w:div w:id="1771730640">
      <w:bodyDiv w:val="1"/>
      <w:marLeft w:val="0"/>
      <w:marRight w:val="0"/>
      <w:marTop w:val="0"/>
      <w:marBottom w:val="0"/>
      <w:divBdr>
        <w:top w:val="none" w:sz="0" w:space="0" w:color="auto"/>
        <w:left w:val="none" w:sz="0" w:space="0" w:color="auto"/>
        <w:bottom w:val="none" w:sz="0" w:space="0" w:color="auto"/>
        <w:right w:val="none" w:sz="0" w:space="0" w:color="auto"/>
      </w:divBdr>
    </w:div>
    <w:div w:id="1782218177">
      <w:bodyDiv w:val="1"/>
      <w:marLeft w:val="0"/>
      <w:marRight w:val="0"/>
      <w:marTop w:val="0"/>
      <w:marBottom w:val="0"/>
      <w:divBdr>
        <w:top w:val="none" w:sz="0" w:space="0" w:color="auto"/>
        <w:left w:val="none" w:sz="0" w:space="0" w:color="auto"/>
        <w:bottom w:val="none" w:sz="0" w:space="0" w:color="auto"/>
        <w:right w:val="none" w:sz="0" w:space="0" w:color="auto"/>
      </w:divBdr>
    </w:div>
    <w:div w:id="1806393185">
      <w:bodyDiv w:val="1"/>
      <w:marLeft w:val="0"/>
      <w:marRight w:val="0"/>
      <w:marTop w:val="0"/>
      <w:marBottom w:val="0"/>
      <w:divBdr>
        <w:top w:val="none" w:sz="0" w:space="0" w:color="auto"/>
        <w:left w:val="none" w:sz="0" w:space="0" w:color="auto"/>
        <w:bottom w:val="none" w:sz="0" w:space="0" w:color="auto"/>
        <w:right w:val="none" w:sz="0" w:space="0" w:color="auto"/>
      </w:divBdr>
    </w:div>
    <w:div w:id="1842037811">
      <w:bodyDiv w:val="1"/>
      <w:marLeft w:val="0"/>
      <w:marRight w:val="0"/>
      <w:marTop w:val="0"/>
      <w:marBottom w:val="0"/>
      <w:divBdr>
        <w:top w:val="none" w:sz="0" w:space="0" w:color="auto"/>
        <w:left w:val="none" w:sz="0" w:space="0" w:color="auto"/>
        <w:bottom w:val="none" w:sz="0" w:space="0" w:color="auto"/>
        <w:right w:val="none" w:sz="0" w:space="0" w:color="auto"/>
      </w:divBdr>
    </w:div>
    <w:div w:id="1949699427">
      <w:bodyDiv w:val="1"/>
      <w:marLeft w:val="0"/>
      <w:marRight w:val="0"/>
      <w:marTop w:val="0"/>
      <w:marBottom w:val="0"/>
      <w:divBdr>
        <w:top w:val="none" w:sz="0" w:space="0" w:color="auto"/>
        <w:left w:val="none" w:sz="0" w:space="0" w:color="auto"/>
        <w:bottom w:val="none" w:sz="0" w:space="0" w:color="auto"/>
        <w:right w:val="none" w:sz="0" w:space="0" w:color="auto"/>
      </w:divBdr>
      <w:divsChild>
        <w:div w:id="70734256">
          <w:marLeft w:val="0"/>
          <w:marRight w:val="0"/>
          <w:marTop w:val="0"/>
          <w:marBottom w:val="0"/>
          <w:divBdr>
            <w:top w:val="none" w:sz="0" w:space="0" w:color="auto"/>
            <w:left w:val="none" w:sz="0" w:space="0" w:color="auto"/>
            <w:bottom w:val="none" w:sz="0" w:space="0" w:color="auto"/>
            <w:right w:val="none" w:sz="0" w:space="0" w:color="auto"/>
          </w:divBdr>
          <w:divsChild>
            <w:div w:id="1519734956">
              <w:marLeft w:val="0"/>
              <w:marRight w:val="0"/>
              <w:marTop w:val="0"/>
              <w:marBottom w:val="0"/>
              <w:divBdr>
                <w:top w:val="none" w:sz="0" w:space="0" w:color="auto"/>
                <w:left w:val="none" w:sz="0" w:space="0" w:color="auto"/>
                <w:bottom w:val="none" w:sz="0" w:space="0" w:color="auto"/>
                <w:right w:val="none" w:sz="0" w:space="0" w:color="auto"/>
              </w:divBdr>
              <w:divsChild>
                <w:div w:id="1434009366">
                  <w:marLeft w:val="0"/>
                  <w:marRight w:val="0"/>
                  <w:marTop w:val="0"/>
                  <w:marBottom w:val="0"/>
                  <w:divBdr>
                    <w:top w:val="none" w:sz="0" w:space="0" w:color="auto"/>
                    <w:left w:val="none" w:sz="0" w:space="0" w:color="auto"/>
                    <w:bottom w:val="none" w:sz="0" w:space="0" w:color="auto"/>
                    <w:right w:val="none" w:sz="0" w:space="0" w:color="auto"/>
                  </w:divBdr>
                  <w:divsChild>
                    <w:div w:id="1061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176547">
      <w:bodyDiv w:val="1"/>
      <w:marLeft w:val="0"/>
      <w:marRight w:val="0"/>
      <w:marTop w:val="0"/>
      <w:marBottom w:val="0"/>
      <w:divBdr>
        <w:top w:val="none" w:sz="0" w:space="0" w:color="auto"/>
        <w:left w:val="none" w:sz="0" w:space="0" w:color="auto"/>
        <w:bottom w:val="none" w:sz="0" w:space="0" w:color="auto"/>
        <w:right w:val="none" w:sz="0" w:space="0" w:color="auto"/>
      </w:divBdr>
      <w:divsChild>
        <w:div w:id="1684816256">
          <w:marLeft w:val="0"/>
          <w:marRight w:val="0"/>
          <w:marTop w:val="0"/>
          <w:marBottom w:val="0"/>
          <w:divBdr>
            <w:top w:val="none" w:sz="0" w:space="0" w:color="auto"/>
            <w:left w:val="none" w:sz="0" w:space="0" w:color="auto"/>
            <w:bottom w:val="none" w:sz="0" w:space="0" w:color="auto"/>
            <w:right w:val="none" w:sz="0" w:space="0" w:color="auto"/>
          </w:divBdr>
          <w:divsChild>
            <w:div w:id="2115323848">
              <w:marLeft w:val="0"/>
              <w:marRight w:val="0"/>
              <w:marTop w:val="0"/>
              <w:marBottom w:val="0"/>
              <w:divBdr>
                <w:top w:val="none" w:sz="0" w:space="0" w:color="auto"/>
                <w:left w:val="none" w:sz="0" w:space="0" w:color="auto"/>
                <w:bottom w:val="none" w:sz="0" w:space="0" w:color="auto"/>
                <w:right w:val="none" w:sz="0" w:space="0" w:color="auto"/>
              </w:divBdr>
              <w:divsChild>
                <w:div w:id="1068459739">
                  <w:marLeft w:val="0"/>
                  <w:marRight w:val="0"/>
                  <w:marTop w:val="0"/>
                  <w:marBottom w:val="0"/>
                  <w:divBdr>
                    <w:top w:val="none" w:sz="0" w:space="0" w:color="auto"/>
                    <w:left w:val="none" w:sz="0" w:space="0" w:color="auto"/>
                    <w:bottom w:val="none" w:sz="0" w:space="0" w:color="auto"/>
                    <w:right w:val="none" w:sz="0" w:space="0" w:color="auto"/>
                  </w:divBdr>
                  <w:divsChild>
                    <w:div w:id="113799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005431">
      <w:bodyDiv w:val="1"/>
      <w:marLeft w:val="0"/>
      <w:marRight w:val="0"/>
      <w:marTop w:val="0"/>
      <w:marBottom w:val="0"/>
      <w:divBdr>
        <w:top w:val="none" w:sz="0" w:space="0" w:color="auto"/>
        <w:left w:val="none" w:sz="0" w:space="0" w:color="auto"/>
        <w:bottom w:val="none" w:sz="0" w:space="0" w:color="auto"/>
        <w:right w:val="none" w:sz="0" w:space="0" w:color="auto"/>
      </w:divBdr>
    </w:div>
    <w:div w:id="2023167610">
      <w:bodyDiv w:val="1"/>
      <w:marLeft w:val="0"/>
      <w:marRight w:val="0"/>
      <w:marTop w:val="0"/>
      <w:marBottom w:val="0"/>
      <w:divBdr>
        <w:top w:val="none" w:sz="0" w:space="0" w:color="auto"/>
        <w:left w:val="none" w:sz="0" w:space="0" w:color="auto"/>
        <w:bottom w:val="none" w:sz="0" w:space="0" w:color="auto"/>
        <w:right w:val="none" w:sz="0" w:space="0" w:color="auto"/>
      </w:divBdr>
    </w:div>
    <w:div w:id="2053921332">
      <w:bodyDiv w:val="1"/>
      <w:marLeft w:val="0"/>
      <w:marRight w:val="0"/>
      <w:marTop w:val="0"/>
      <w:marBottom w:val="0"/>
      <w:divBdr>
        <w:top w:val="none" w:sz="0" w:space="0" w:color="auto"/>
        <w:left w:val="none" w:sz="0" w:space="0" w:color="auto"/>
        <w:bottom w:val="none" w:sz="0" w:space="0" w:color="auto"/>
        <w:right w:val="none" w:sz="0" w:space="0" w:color="auto"/>
      </w:divBdr>
    </w:div>
    <w:div w:id="2135442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E:\Home\Parish%20Council\Comms%20Group\2012%20Agenda%20design%2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F0CE3FDF85B704C9EFCAE8A618EED4F" ma:contentTypeVersion="2" ma:contentTypeDescription="Create a new document." ma:contentTypeScope="" ma:versionID="b3a261fe685b2245a6ca67b593a6b77a">
  <xsd:schema xmlns:xsd="http://www.w3.org/2001/XMLSchema" xmlns:xs="http://www.w3.org/2001/XMLSchema" xmlns:p="http://schemas.microsoft.com/office/2006/metadata/properties" xmlns:ns3="b3693c20-0839-44e2-9e33-3e55bb3fce18" targetNamespace="http://schemas.microsoft.com/office/2006/metadata/properties" ma:root="true" ma:fieldsID="497f3e42593a0fbfe19f84cafec28acb" ns3:_="">
    <xsd:import namespace="b3693c20-0839-44e2-9e33-3e55bb3fce18"/>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93c20-0839-44e2-9e33-3e55bb3fce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8A415B-62D5-49EE-BD94-412579DDB977}">
  <ds:schemaRefs>
    <ds:schemaRef ds:uri="http://schemas.microsoft.com/sharepoint/v3/contenttype/forms"/>
  </ds:schemaRefs>
</ds:datastoreItem>
</file>

<file path=customXml/itemProps2.xml><?xml version="1.0" encoding="utf-8"?>
<ds:datastoreItem xmlns:ds="http://schemas.openxmlformats.org/officeDocument/2006/customXml" ds:itemID="{AA42F44B-3884-46FE-A0B8-AD5EA7B074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74F9E6-9C0E-45D1-86CD-1FA2DA724598}">
  <ds:schemaRefs>
    <ds:schemaRef ds:uri="http://schemas.openxmlformats.org/officeDocument/2006/bibliography"/>
  </ds:schemaRefs>
</ds:datastoreItem>
</file>

<file path=customXml/itemProps4.xml><?xml version="1.0" encoding="utf-8"?>
<ds:datastoreItem xmlns:ds="http://schemas.openxmlformats.org/officeDocument/2006/customXml" ds:itemID="{C60789DA-7118-4E99-8637-B3E218587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93c20-0839-44e2-9e33-3e55bb3fc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2012 Agenda design 4</Template>
  <TotalTime>2</TotalTime>
  <Pages>7</Pages>
  <Words>2613</Words>
  <Characters>14245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agenda may 1998</vt:lpstr>
    </vt:vector>
  </TitlesOfParts>
  <Company>Shinfield Parish Council</Company>
  <LinksUpToDate>false</LinksUpToDate>
  <CharactersWithSpaces>16825</CharactersWithSpaces>
  <SharedDoc>false</SharedDoc>
  <HLinks>
    <vt:vector size="6" baseType="variant">
      <vt:variant>
        <vt:i4>8126525</vt:i4>
      </vt:variant>
      <vt:variant>
        <vt:i4>0</vt:i4>
      </vt:variant>
      <vt:variant>
        <vt:i4>0</vt:i4>
      </vt:variant>
      <vt:variant>
        <vt:i4>5</vt:i4>
      </vt:variant>
      <vt:variant>
        <vt:lpwstr>https://planning.wokingham.gov.uk/FastWebPL/results.asp?ApplicationNumber=203497&amp;AddressPrefix=&amp;Postcode=&amp;KeywordSearch=&amp;Submit=Search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may 1998</dc:title>
  <dc:subject/>
  <dc:creator>Shinfield Parish Council</dc:creator>
  <cp:keywords/>
  <cp:lastModifiedBy>Mike Balbini</cp:lastModifiedBy>
  <cp:revision>2</cp:revision>
  <cp:lastPrinted>2020-10-02T08:11:00Z</cp:lastPrinted>
  <dcterms:created xsi:type="dcterms:W3CDTF">2021-03-10T07:03:00Z</dcterms:created>
  <dcterms:modified xsi:type="dcterms:W3CDTF">2021-03-10T07:03:00Z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0x0101009F0CE3FDF85B704C9EFCAE8A618EED4F</vt:lpwstr>
  </property>
</Properties>
</file>